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D7" w:rsidRPr="00A85589" w:rsidRDefault="00F708D7" w:rsidP="00B81383">
      <w:pPr>
        <w:pStyle w:val="NoSpacing"/>
        <w:ind w:right="-3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84561C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2pt;visibility:visible">
            <v:imagedata r:id="rId4" o:title=""/>
          </v:shape>
        </w:pict>
      </w:r>
    </w:p>
    <w:p w:rsidR="00F708D7" w:rsidRPr="00E55E4D" w:rsidRDefault="00F708D7" w:rsidP="00D057D0">
      <w:pPr>
        <w:pStyle w:val="NoSpacing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F708D7" w:rsidRPr="00E55E4D" w:rsidRDefault="00F708D7" w:rsidP="00D057D0">
      <w:pPr>
        <w:pStyle w:val="NoSpacing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ЖИТОМИРСЬКА ОБЛАСТЬ</w:t>
      </w:r>
    </w:p>
    <w:p w:rsidR="00F708D7" w:rsidRPr="00E55E4D" w:rsidRDefault="00F708D7" w:rsidP="00D057D0">
      <w:pPr>
        <w:pStyle w:val="NoSpacing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НОВОГРАД-ВОЛИНСЬКА МІСЬКА РАДА</w:t>
      </w:r>
    </w:p>
    <w:p w:rsidR="00F708D7" w:rsidRPr="00E55E4D" w:rsidRDefault="00F708D7" w:rsidP="00D057D0">
      <w:pPr>
        <w:pStyle w:val="NoSpacing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 w:rsidRPr="00E55E4D">
        <w:rPr>
          <w:rFonts w:ascii="Times New Roman" w:hAnsi="Times New Roman"/>
          <w:sz w:val="28"/>
          <w:szCs w:val="28"/>
          <w:lang w:val="uk-UA"/>
        </w:rPr>
        <w:t>ВИКОНАВЧИЙ КОМІТЕТ</w:t>
      </w:r>
    </w:p>
    <w:p w:rsidR="00F708D7" w:rsidRDefault="00F708D7" w:rsidP="00D057D0">
      <w:pPr>
        <w:pStyle w:val="NoSpacing"/>
        <w:ind w:right="-73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</w:t>
      </w:r>
      <w:r w:rsidRPr="00E55E4D">
        <w:rPr>
          <w:rFonts w:ascii="Times New Roman" w:hAnsi="Times New Roman"/>
          <w:sz w:val="28"/>
          <w:szCs w:val="28"/>
          <w:lang w:val="uk-UA"/>
        </w:rPr>
        <w:t>ННЯ</w:t>
      </w:r>
    </w:p>
    <w:p w:rsidR="00F708D7" w:rsidRDefault="00F708D7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F708D7" w:rsidRDefault="00F708D7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</w:p>
    <w:p w:rsidR="00F708D7" w:rsidRPr="009C175B" w:rsidRDefault="00F708D7" w:rsidP="00D057D0">
      <w:pPr>
        <w:widowControl w:val="0"/>
        <w:autoSpaceDE w:val="0"/>
        <w:autoSpaceDN w:val="0"/>
        <w:adjustRightInd w:val="0"/>
        <w:ind w:right="-164"/>
        <w:rPr>
          <w:sz w:val="28"/>
          <w:szCs w:val="28"/>
        </w:rPr>
      </w:pPr>
      <w:r w:rsidRPr="009C175B">
        <w:rPr>
          <w:sz w:val="28"/>
          <w:szCs w:val="28"/>
        </w:rPr>
        <w:t xml:space="preserve">від      </w:t>
      </w:r>
      <w:r>
        <w:rPr>
          <w:sz w:val="28"/>
          <w:szCs w:val="28"/>
        </w:rPr>
        <w:t xml:space="preserve">13.02.2019        </w:t>
      </w:r>
      <w:r w:rsidRPr="009C175B">
        <w:rPr>
          <w:sz w:val="28"/>
          <w:szCs w:val="28"/>
        </w:rPr>
        <w:t xml:space="preserve">№ </w:t>
      </w:r>
      <w:r>
        <w:rPr>
          <w:sz w:val="28"/>
          <w:szCs w:val="28"/>
        </w:rPr>
        <w:t>902</w:t>
      </w:r>
    </w:p>
    <w:p w:rsidR="00F708D7" w:rsidRDefault="00F708D7" w:rsidP="00D057D0">
      <w:pPr>
        <w:pStyle w:val="Heading5"/>
        <w:jc w:val="both"/>
        <w:rPr>
          <w:sz w:val="28"/>
        </w:rPr>
      </w:pPr>
    </w:p>
    <w:p w:rsidR="00F708D7" w:rsidRPr="005241B0" w:rsidRDefault="00F708D7" w:rsidP="005241B0">
      <w:pPr>
        <w:pStyle w:val="Heading5"/>
        <w:tabs>
          <w:tab w:val="left" w:pos="4536"/>
          <w:tab w:val="left" w:pos="4820"/>
        </w:tabs>
        <w:ind w:right="4110"/>
        <w:jc w:val="both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Про стан </w:t>
      </w:r>
      <w:r w:rsidRPr="009C175B">
        <w:rPr>
          <w:b w:val="0"/>
          <w:bCs/>
          <w:sz w:val="28"/>
        </w:rPr>
        <w:t>військового</w:t>
      </w:r>
      <w:r>
        <w:rPr>
          <w:b w:val="0"/>
          <w:bCs/>
          <w:sz w:val="28"/>
        </w:rPr>
        <w:t xml:space="preserve"> </w:t>
      </w:r>
      <w:r w:rsidRPr="00010A7B">
        <w:rPr>
          <w:b w:val="0"/>
          <w:bCs/>
          <w:sz w:val="28"/>
        </w:rPr>
        <w:t>обліку</w:t>
      </w:r>
      <w:r>
        <w:rPr>
          <w:b w:val="0"/>
          <w:bCs/>
          <w:sz w:val="28"/>
        </w:rPr>
        <w:t xml:space="preserve"> на території Новоград-Волинської міської об</w:t>
      </w:r>
      <w:r w:rsidRPr="00AA0DBE">
        <w:rPr>
          <w:b w:val="0"/>
          <w:bCs/>
          <w:sz w:val="28"/>
        </w:rPr>
        <w:t>`</w:t>
      </w:r>
      <w:r>
        <w:rPr>
          <w:b w:val="0"/>
          <w:bCs/>
          <w:sz w:val="28"/>
        </w:rPr>
        <w:t xml:space="preserve">єднаної територіальної громади у 2018 році </w:t>
      </w:r>
      <w:r w:rsidRPr="00010A7B">
        <w:rPr>
          <w:b w:val="0"/>
          <w:bCs/>
          <w:sz w:val="28"/>
        </w:rPr>
        <w:t xml:space="preserve">та </w:t>
      </w:r>
      <w:r>
        <w:rPr>
          <w:b w:val="0"/>
          <w:bCs/>
          <w:sz w:val="28"/>
        </w:rPr>
        <w:t>завдання щодо його поліпшення</w:t>
      </w:r>
      <w:r w:rsidRPr="009C175B">
        <w:rPr>
          <w:bCs/>
          <w:sz w:val="28"/>
        </w:rPr>
        <w:t xml:space="preserve"> </w:t>
      </w:r>
      <w:r w:rsidRPr="00010A7B">
        <w:rPr>
          <w:b w:val="0"/>
          <w:bCs/>
          <w:sz w:val="28"/>
        </w:rPr>
        <w:t>у 201</w:t>
      </w:r>
      <w:r>
        <w:rPr>
          <w:b w:val="0"/>
          <w:bCs/>
          <w:sz w:val="28"/>
        </w:rPr>
        <w:t>9 році</w:t>
      </w:r>
    </w:p>
    <w:p w:rsidR="00F708D7" w:rsidRPr="00D057D0" w:rsidRDefault="00F708D7" w:rsidP="00D057D0">
      <w:pPr>
        <w:spacing w:before="40"/>
        <w:ind w:right="2894"/>
        <w:rPr>
          <w:bCs/>
          <w:sz w:val="28"/>
          <w:szCs w:val="20"/>
        </w:rPr>
      </w:pPr>
    </w:p>
    <w:p w:rsidR="00F708D7" w:rsidRDefault="00F708D7" w:rsidP="00821C55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Керуючись пунктом 3 статті 36 Закону України </w:t>
      </w:r>
      <w:r w:rsidRPr="009C175B">
        <w:rPr>
          <w:color w:val="000000"/>
          <w:sz w:val="28"/>
        </w:rPr>
        <w:t>“</w:t>
      </w:r>
      <w:r>
        <w:rPr>
          <w:color w:val="000000"/>
          <w:sz w:val="28"/>
        </w:rPr>
        <w:t>Про місцеве самоврядування в Україні</w:t>
      </w:r>
      <w:r w:rsidRPr="009C175B">
        <w:rPr>
          <w:color w:val="000000"/>
          <w:sz w:val="28"/>
        </w:rPr>
        <w:t>”</w:t>
      </w:r>
      <w:r>
        <w:rPr>
          <w:color w:val="000000"/>
          <w:sz w:val="28"/>
        </w:rPr>
        <w:t>, Законом</w:t>
      </w:r>
      <w:r w:rsidRPr="00D21800">
        <w:rPr>
          <w:color w:val="000000"/>
          <w:sz w:val="28"/>
        </w:rPr>
        <w:t xml:space="preserve"> України „Про військовий обов’язок і війсь</w:t>
      </w:r>
      <w:r>
        <w:rPr>
          <w:color w:val="000000"/>
          <w:sz w:val="28"/>
        </w:rPr>
        <w:t xml:space="preserve">кову службу“, постановами </w:t>
      </w:r>
      <w:r w:rsidRPr="009048BF">
        <w:rPr>
          <w:color w:val="000000"/>
          <w:sz w:val="28"/>
        </w:rPr>
        <w:t>Кабінету Міністрів України</w:t>
      </w:r>
      <w:r w:rsidRPr="00017BCB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від                      07.12.2016 року №921</w:t>
      </w:r>
      <w:r w:rsidRPr="009048BF">
        <w:rPr>
          <w:color w:val="000000"/>
          <w:sz w:val="28"/>
        </w:rPr>
        <w:t xml:space="preserve"> „Про затвердження Порядку організації та ведення військового обліку призовників і військовозобов’я</w:t>
      </w:r>
      <w:r>
        <w:rPr>
          <w:color w:val="000000"/>
          <w:sz w:val="28"/>
        </w:rPr>
        <w:t xml:space="preserve">заних”, від 04.02.2015 року №45 </w:t>
      </w:r>
      <w:r w:rsidRPr="009048BF">
        <w:rPr>
          <w:color w:val="000000"/>
          <w:sz w:val="28"/>
        </w:rPr>
        <w:t>„</w:t>
      </w:r>
      <w:r>
        <w:rPr>
          <w:color w:val="000000"/>
          <w:sz w:val="28"/>
        </w:rPr>
        <w:t xml:space="preserve">Про затвердження </w:t>
      </w:r>
      <w:r w:rsidRPr="009048BF">
        <w:rPr>
          <w:color w:val="000000"/>
          <w:sz w:val="28"/>
        </w:rPr>
        <w:t>Порядку бронювання військовозобов’язаних за органами державної влади, іншими державними органами, ор</w:t>
      </w:r>
      <w:r>
        <w:rPr>
          <w:color w:val="000000"/>
          <w:sz w:val="28"/>
        </w:rPr>
        <w:t>ганами місцевого самоврядування та</w:t>
      </w:r>
      <w:r w:rsidRPr="009048BF">
        <w:rPr>
          <w:color w:val="000000"/>
          <w:sz w:val="28"/>
        </w:rPr>
        <w:t xml:space="preserve"> підприємствами, установами і організаціями на</w:t>
      </w:r>
      <w:r>
        <w:rPr>
          <w:color w:val="000000"/>
          <w:sz w:val="28"/>
        </w:rPr>
        <w:t xml:space="preserve"> період мобілізації та воєнний час“,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 xml:space="preserve">враховуючи звернення </w:t>
      </w:r>
      <w:r>
        <w:rPr>
          <w:sz w:val="28"/>
          <w:szCs w:val="28"/>
        </w:rPr>
        <w:t>військового комісара Новоград-Волинського об</w:t>
      </w:r>
      <w:r w:rsidRPr="00F4406B">
        <w:rPr>
          <w:sz w:val="28"/>
          <w:szCs w:val="28"/>
        </w:rPr>
        <w:t>`</w:t>
      </w:r>
      <w:r>
        <w:rPr>
          <w:sz w:val="28"/>
          <w:szCs w:val="28"/>
        </w:rPr>
        <w:t xml:space="preserve">єднаного міського військового комісаріату Канюки С.В. від 11.01.2019 №117, </w:t>
      </w:r>
      <w:r w:rsidRPr="00522D7B">
        <w:rPr>
          <w:sz w:val="28"/>
          <w:szCs w:val="28"/>
        </w:rPr>
        <w:t>з метою забезпечення функціонування системи військового обліку та контролю за виконанням громадянами України військового обов’язку i за дотриманням ними встановлених правил військового обліку, своєчасного бронювання військовозобов’язаних за підприємствами, установами i організаціями на період мобілізації та на воєнний час, завчасної підготовки кадрів для заміни військовозобов’язаних, які підлягають призову у разі мобілізації</w:t>
      </w:r>
      <w:r>
        <w:rPr>
          <w:sz w:val="28"/>
          <w:szCs w:val="28"/>
        </w:rPr>
        <w:t>, виконавчий комітет міської ради</w:t>
      </w:r>
    </w:p>
    <w:p w:rsidR="00F708D7" w:rsidRPr="005C78D9" w:rsidRDefault="00F708D7" w:rsidP="00821C55">
      <w:pPr>
        <w:jc w:val="both"/>
        <w:rPr>
          <w:bCs/>
          <w:sz w:val="28"/>
          <w:szCs w:val="20"/>
        </w:rPr>
      </w:pPr>
    </w:p>
    <w:p w:rsidR="00F708D7" w:rsidRDefault="00F708D7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708D7" w:rsidRDefault="00F708D7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Взяти до уваги інформацію військового комісаріату </w:t>
      </w:r>
      <w:r w:rsidRPr="009048BF">
        <w:rPr>
          <w:color w:val="000000"/>
          <w:sz w:val="28"/>
        </w:rPr>
        <w:t>„</w:t>
      </w:r>
      <w:r>
        <w:rPr>
          <w:sz w:val="28"/>
          <w:szCs w:val="28"/>
        </w:rPr>
        <w:t>Про заходи щодо поліпшення військового обліку та бронювання військовозобов</w:t>
      </w:r>
      <w:r w:rsidRPr="006C1522">
        <w:rPr>
          <w:sz w:val="28"/>
          <w:szCs w:val="28"/>
        </w:rPr>
        <w:t>`</w:t>
      </w:r>
      <w:r>
        <w:rPr>
          <w:sz w:val="28"/>
          <w:szCs w:val="28"/>
        </w:rPr>
        <w:t>язаних на території 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 у 2018 році</w:t>
      </w:r>
      <w:r>
        <w:rPr>
          <w:color w:val="000000"/>
          <w:sz w:val="28"/>
        </w:rPr>
        <w:t>” (додаток 1)</w:t>
      </w:r>
      <w:r>
        <w:rPr>
          <w:sz w:val="28"/>
          <w:szCs w:val="28"/>
        </w:rPr>
        <w:t>.</w:t>
      </w:r>
    </w:p>
    <w:p w:rsidR="00F708D7" w:rsidRDefault="00F708D7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Затвердити:</w:t>
      </w:r>
    </w:p>
    <w:p w:rsidR="00F708D7" w:rsidRPr="0050297B" w:rsidRDefault="00F708D7" w:rsidP="009369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 перелік заходів щодо поліпшення стану військового обліку на території Новоград-Волинської міської об</w:t>
      </w:r>
      <w:r w:rsidRPr="007826C9">
        <w:rPr>
          <w:sz w:val="28"/>
          <w:szCs w:val="28"/>
        </w:rPr>
        <w:t>`</w:t>
      </w:r>
      <w:r>
        <w:rPr>
          <w:sz w:val="28"/>
          <w:szCs w:val="28"/>
        </w:rPr>
        <w:t>єднаної громади у 2019 році (додаток 2</w:t>
      </w:r>
      <w:r w:rsidRPr="0050297B">
        <w:rPr>
          <w:sz w:val="28"/>
          <w:szCs w:val="28"/>
        </w:rPr>
        <w:t>);</w:t>
      </w:r>
    </w:p>
    <w:p w:rsidR="00F708D7" w:rsidRDefault="00F708D7" w:rsidP="00D02008">
      <w:pPr>
        <w:jc w:val="both"/>
        <w:rPr>
          <w:sz w:val="28"/>
          <w:szCs w:val="28"/>
        </w:rPr>
      </w:pPr>
      <w:r w:rsidRPr="0050297B">
        <w:rPr>
          <w:sz w:val="28"/>
          <w:szCs w:val="28"/>
        </w:rPr>
        <w:tab/>
      </w:r>
      <w:r>
        <w:rPr>
          <w:sz w:val="28"/>
          <w:szCs w:val="28"/>
          <w:lang w:val="ru-RU"/>
        </w:rPr>
        <w:t>2.2 план перевірок стану військового обліку на підприємствах, установах та організаціях</w:t>
      </w:r>
      <w:r>
        <w:rPr>
          <w:sz w:val="28"/>
          <w:szCs w:val="28"/>
        </w:rPr>
        <w:t xml:space="preserve"> 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 на 2019 рік (додаток 3);</w:t>
      </w:r>
    </w:p>
    <w:p w:rsidR="00F708D7" w:rsidRDefault="00F708D7" w:rsidP="00F11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 завдання з методичного забезпечення військового обліку та підвищення кваліфікації посадових осіб відповідальних за організацію та ведення військового обліку призовників і військовозобов</w:t>
      </w:r>
      <w:r w:rsidRPr="00AA0DBE">
        <w:rPr>
          <w:sz w:val="28"/>
          <w:szCs w:val="28"/>
        </w:rPr>
        <w:t>`</w:t>
      </w:r>
      <w:r>
        <w:rPr>
          <w:sz w:val="28"/>
          <w:szCs w:val="28"/>
        </w:rPr>
        <w:t>язаних, забезпечення функціонування системи військового обліку на території 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 на 2019 рік (додаток 4);</w:t>
      </w:r>
    </w:p>
    <w:p w:rsidR="00F708D7" w:rsidRDefault="00F708D7" w:rsidP="00F11FF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 план звіряння облікових даних підприємств, установ та організацій 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 з обліковими даними військового комісаріату (додаток 5);</w:t>
      </w:r>
    </w:p>
    <w:p w:rsidR="00F708D7" w:rsidRDefault="00F708D7" w:rsidP="00F11FF1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3. </w:t>
      </w:r>
      <w:r>
        <w:rPr>
          <w:color w:val="000000"/>
          <w:sz w:val="28"/>
          <w:szCs w:val="28"/>
          <w:shd w:val="clear" w:color="auto" w:fill="FFFFFF"/>
        </w:rPr>
        <w:t xml:space="preserve">Утворити комісію з перевірки стану військового обліку на території </w:t>
      </w:r>
      <w:r>
        <w:rPr>
          <w:sz w:val="28"/>
          <w:szCs w:val="28"/>
        </w:rPr>
        <w:t>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</w:t>
      </w:r>
      <w:r w:rsidRPr="00B875E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у 2019 році та затвердити її склад (додаток 6).</w:t>
      </w:r>
    </w:p>
    <w:p w:rsidR="00F708D7" w:rsidRDefault="00F708D7" w:rsidP="00F11FF1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4. Відділу інформації та зв</w:t>
      </w:r>
      <w:r w:rsidRPr="00CF5FDB">
        <w:rPr>
          <w:color w:val="000000"/>
          <w:sz w:val="28"/>
          <w:szCs w:val="28"/>
          <w:shd w:val="clear" w:color="auto" w:fill="FFFFFF"/>
        </w:rPr>
        <w:t>`</w:t>
      </w:r>
      <w:r>
        <w:rPr>
          <w:color w:val="000000"/>
          <w:sz w:val="28"/>
          <w:szCs w:val="28"/>
          <w:shd w:val="clear" w:color="auto" w:fill="FFFFFF"/>
        </w:rPr>
        <w:t xml:space="preserve">язків з громадкістю міської ради </w:t>
      </w:r>
      <w:r w:rsidRPr="00CF5FDB"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>
        <w:rPr>
          <w:color w:val="000000"/>
          <w:sz w:val="28"/>
          <w:szCs w:val="28"/>
          <w:shd w:val="clear" w:color="auto" w:fill="FFFFFF"/>
        </w:rPr>
        <w:t>(Талько О.М.):</w:t>
      </w:r>
    </w:p>
    <w:p w:rsidR="00F708D7" w:rsidRDefault="00F708D7" w:rsidP="0040784B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4.1 забезпечити висвітлення інформації про стан військового обліку на території </w:t>
      </w:r>
      <w:r>
        <w:rPr>
          <w:sz w:val="28"/>
          <w:szCs w:val="28"/>
        </w:rPr>
        <w:t>Новоград-Волинської міської об</w:t>
      </w:r>
      <w:r w:rsidRPr="00332B71">
        <w:rPr>
          <w:sz w:val="28"/>
          <w:szCs w:val="28"/>
        </w:rPr>
        <w:t>`</w:t>
      </w:r>
      <w:r>
        <w:rPr>
          <w:sz w:val="28"/>
          <w:szCs w:val="28"/>
        </w:rPr>
        <w:t>єднаної територіальної громади;</w:t>
      </w: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4.2 </w:t>
      </w:r>
      <w:r w:rsidRPr="00F07788">
        <w:rPr>
          <w:spacing w:val="-8"/>
          <w:sz w:val="28"/>
          <w:szCs w:val="28"/>
        </w:rPr>
        <w:t>оприлюдн</w:t>
      </w:r>
      <w:r>
        <w:rPr>
          <w:spacing w:val="-8"/>
          <w:sz w:val="28"/>
          <w:szCs w:val="28"/>
        </w:rPr>
        <w:t xml:space="preserve">ити це рішення в місцевих засобах масової інформації та </w:t>
      </w:r>
      <w:r w:rsidRPr="00F07788">
        <w:rPr>
          <w:spacing w:val="-8"/>
          <w:sz w:val="28"/>
          <w:szCs w:val="28"/>
        </w:rPr>
        <w:t>на офіційному сайті міської ради.</w:t>
      </w:r>
    </w:p>
    <w:p w:rsidR="00F708D7" w:rsidRPr="00522D7B" w:rsidRDefault="00F708D7" w:rsidP="00A27562">
      <w:pPr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522D7B">
        <w:rPr>
          <w:sz w:val="28"/>
          <w:szCs w:val="28"/>
        </w:rPr>
        <w:t> Контрол</w:t>
      </w:r>
      <w:r>
        <w:rPr>
          <w:sz w:val="28"/>
          <w:szCs w:val="28"/>
        </w:rPr>
        <w:t>ь за виконанням рішення покласти на  секретаря міської ради Остапчука В.І.</w:t>
      </w: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222D2F">
      <w:pPr>
        <w:ind w:firstLine="709"/>
        <w:jc w:val="both"/>
        <w:rPr>
          <w:spacing w:val="-8"/>
          <w:sz w:val="28"/>
          <w:szCs w:val="28"/>
        </w:rPr>
      </w:pPr>
    </w:p>
    <w:p w:rsidR="00F708D7" w:rsidRDefault="00F708D7" w:rsidP="00D57037">
      <w:pPr>
        <w:pStyle w:val="Heading2"/>
        <w:spacing w:before="0"/>
      </w:pPr>
      <w:r w:rsidRPr="00522D7B">
        <w:t>Міський голова</w:t>
      </w:r>
      <w:r>
        <w:t xml:space="preserve">                      </w:t>
      </w:r>
      <w:r w:rsidRPr="00522D7B">
        <w:t xml:space="preserve">                                                   </w:t>
      </w:r>
      <w:r>
        <w:t xml:space="preserve"> </w:t>
      </w:r>
      <w:r w:rsidRPr="00522D7B">
        <w:t xml:space="preserve">  В.Л. Весельський</w:t>
      </w:r>
    </w:p>
    <w:p w:rsidR="00F708D7" w:rsidRDefault="00F708D7" w:rsidP="00A7033F">
      <w:pPr>
        <w:rPr>
          <w:spacing w:val="-8"/>
          <w:sz w:val="28"/>
          <w:szCs w:val="28"/>
        </w:rPr>
      </w:pPr>
    </w:p>
    <w:p w:rsidR="00F708D7" w:rsidRDefault="00F708D7" w:rsidP="00A7033F">
      <w:pPr>
        <w:rPr>
          <w:spacing w:val="-8"/>
          <w:sz w:val="28"/>
          <w:szCs w:val="28"/>
        </w:rPr>
      </w:pPr>
    </w:p>
    <w:p w:rsidR="00F708D7" w:rsidRDefault="00F708D7" w:rsidP="00A7033F">
      <w:pPr>
        <w:rPr>
          <w:spacing w:val="-8"/>
          <w:sz w:val="28"/>
          <w:szCs w:val="28"/>
        </w:rPr>
      </w:pPr>
    </w:p>
    <w:p w:rsidR="00F708D7" w:rsidRDefault="00F708D7" w:rsidP="00A703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F708D7" w:rsidRDefault="00F708D7" w:rsidP="00A7033F">
      <w:pPr>
        <w:rPr>
          <w:sz w:val="28"/>
          <w:szCs w:val="28"/>
        </w:rPr>
      </w:pPr>
    </w:p>
    <w:p w:rsidR="00F708D7" w:rsidRDefault="00F708D7" w:rsidP="00A7033F">
      <w:pPr>
        <w:rPr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</w:rPr>
      </w:pPr>
    </w:p>
    <w:p w:rsidR="00F708D7" w:rsidRPr="0089472D" w:rsidRDefault="00F708D7" w:rsidP="003178CE">
      <w:pPr>
        <w:pStyle w:val="NoSpacing"/>
        <w:ind w:left="3540"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283D20">
        <w:rPr>
          <w:rFonts w:ascii="Times New Roman" w:hAnsi="Times New Roman"/>
          <w:sz w:val="28"/>
          <w:szCs w:val="28"/>
        </w:rPr>
        <w:t>Додаток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</w:p>
    <w:p w:rsidR="00F708D7" w:rsidRPr="00283D20" w:rsidRDefault="00F708D7" w:rsidP="003178CE">
      <w:pPr>
        <w:pStyle w:val="NoSpacing"/>
        <w:ind w:left="5670" w:hanging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283D20">
        <w:rPr>
          <w:rFonts w:ascii="Times New Roman" w:hAnsi="Times New Roman"/>
          <w:sz w:val="28"/>
          <w:szCs w:val="28"/>
        </w:rPr>
        <w:t xml:space="preserve">до рішення виконавчого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283D20">
        <w:rPr>
          <w:rFonts w:ascii="Times New Roman" w:hAnsi="Times New Roman"/>
          <w:sz w:val="28"/>
          <w:szCs w:val="28"/>
        </w:rPr>
        <w:t>комітету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3D20">
        <w:rPr>
          <w:rFonts w:ascii="Times New Roman" w:hAnsi="Times New Roman"/>
          <w:sz w:val="28"/>
          <w:szCs w:val="28"/>
        </w:rPr>
        <w:t>міської ради</w:t>
      </w:r>
    </w:p>
    <w:p w:rsidR="00F708D7" w:rsidRPr="005C36A2" w:rsidRDefault="00F708D7" w:rsidP="003178CE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C36A2">
        <w:rPr>
          <w:rFonts w:ascii="Times New Roman" w:hAnsi="Times New Roman"/>
          <w:sz w:val="28"/>
          <w:szCs w:val="28"/>
          <w:lang w:val="uk-UA"/>
        </w:rPr>
        <w:t xml:space="preserve">від   </w:t>
      </w:r>
      <w:r>
        <w:rPr>
          <w:rFonts w:ascii="Times New Roman" w:hAnsi="Times New Roman"/>
          <w:sz w:val="28"/>
          <w:szCs w:val="28"/>
          <w:lang w:val="uk-UA"/>
        </w:rPr>
        <w:t xml:space="preserve">13.02.2019  </w:t>
      </w:r>
      <w:r w:rsidRPr="005C36A2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902</w:t>
      </w:r>
    </w:p>
    <w:p w:rsidR="00F708D7" w:rsidRDefault="00F708D7" w:rsidP="003178CE">
      <w:pPr>
        <w:ind w:right="55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ІНФОРМАЦІЯ </w:t>
      </w:r>
    </w:p>
    <w:p w:rsidR="00F708D7" w:rsidRDefault="00F708D7" w:rsidP="003178CE">
      <w:pPr>
        <w:ind w:right="55"/>
        <w:jc w:val="center"/>
        <w:rPr>
          <w:spacing w:val="-6"/>
          <w:sz w:val="28"/>
          <w:szCs w:val="28"/>
        </w:rPr>
      </w:pPr>
      <w:r>
        <w:rPr>
          <w:bCs/>
          <w:sz w:val="28"/>
        </w:rPr>
        <w:t xml:space="preserve">про заходи щодо поліпшення </w:t>
      </w:r>
      <w:r w:rsidRPr="009C175B">
        <w:rPr>
          <w:bCs/>
          <w:sz w:val="28"/>
        </w:rPr>
        <w:t>військового</w:t>
      </w:r>
      <w:r>
        <w:rPr>
          <w:bCs/>
          <w:sz w:val="28"/>
        </w:rPr>
        <w:t xml:space="preserve"> </w:t>
      </w:r>
      <w:r w:rsidRPr="00010A7B">
        <w:rPr>
          <w:bCs/>
          <w:sz w:val="28"/>
        </w:rPr>
        <w:t>обліку</w:t>
      </w:r>
      <w:r>
        <w:rPr>
          <w:bCs/>
          <w:sz w:val="28"/>
        </w:rPr>
        <w:t xml:space="preserve"> та бронювання військовозобов’язаних на території Новоград-Волинської міської об</w:t>
      </w:r>
      <w:r w:rsidRPr="00AA0DBE">
        <w:rPr>
          <w:bCs/>
          <w:sz w:val="28"/>
        </w:rPr>
        <w:t>`</w:t>
      </w:r>
      <w:r>
        <w:rPr>
          <w:bCs/>
          <w:sz w:val="28"/>
        </w:rPr>
        <w:t>єднаної територіальної громади у 2018 році</w:t>
      </w:r>
    </w:p>
    <w:p w:rsidR="00F708D7" w:rsidRDefault="00F708D7" w:rsidP="003178CE">
      <w:pPr>
        <w:ind w:right="55"/>
        <w:jc w:val="both"/>
        <w:rPr>
          <w:spacing w:val="-6"/>
          <w:sz w:val="28"/>
          <w:szCs w:val="28"/>
        </w:rPr>
      </w:pPr>
    </w:p>
    <w:p w:rsidR="00F708D7" w:rsidRPr="005607A7" w:rsidRDefault="00F708D7" w:rsidP="003178CE">
      <w:pPr>
        <w:ind w:right="55" w:firstLine="708"/>
        <w:jc w:val="both"/>
        <w:rPr>
          <w:sz w:val="28"/>
          <w:szCs w:val="28"/>
        </w:rPr>
      </w:pPr>
      <w:r w:rsidRPr="00092303">
        <w:rPr>
          <w:spacing w:val="-6"/>
          <w:sz w:val="28"/>
          <w:szCs w:val="28"/>
        </w:rPr>
        <w:t>Військов</w:t>
      </w:r>
      <w:r>
        <w:rPr>
          <w:spacing w:val="-6"/>
          <w:sz w:val="28"/>
          <w:szCs w:val="28"/>
        </w:rPr>
        <w:t xml:space="preserve">о-облікова робота та бронювання військовозобов’язаних і </w:t>
      </w:r>
      <w:r w:rsidRPr="00092303">
        <w:rPr>
          <w:spacing w:val="-6"/>
          <w:sz w:val="28"/>
          <w:szCs w:val="28"/>
        </w:rPr>
        <w:t>призовників в органах державної влади, інших державних органах, органах місцевого самоврядування, підприємствах,</w:t>
      </w:r>
      <w:r>
        <w:rPr>
          <w:spacing w:val="-6"/>
          <w:sz w:val="28"/>
          <w:szCs w:val="28"/>
        </w:rPr>
        <w:t xml:space="preserve"> установах і організаціях міста у 2018</w:t>
      </w:r>
      <w:r w:rsidRPr="00092303">
        <w:rPr>
          <w:spacing w:val="-6"/>
          <w:sz w:val="28"/>
          <w:szCs w:val="28"/>
          <w:lang w:val="ru-RU"/>
        </w:rPr>
        <w:t> </w:t>
      </w:r>
      <w:r w:rsidRPr="00092303">
        <w:rPr>
          <w:spacing w:val="-6"/>
          <w:sz w:val="28"/>
          <w:szCs w:val="28"/>
        </w:rPr>
        <w:t>році була організована і здійснювалася відповідно до керівних документів та</w:t>
      </w:r>
      <w:r>
        <w:rPr>
          <w:sz w:val="28"/>
          <w:szCs w:val="28"/>
        </w:rPr>
        <w:t xml:space="preserve"> рішення виконавчого комітету Новоград-Волинської міської ради від 10.01.2018 року №600 „Про заходи щодо поліпшення військового обліку та бронювання військовозобов</w:t>
      </w:r>
      <w:r w:rsidRPr="00FD43E7">
        <w:rPr>
          <w:sz w:val="28"/>
          <w:szCs w:val="28"/>
        </w:rPr>
        <w:t>’</w:t>
      </w:r>
      <w:r>
        <w:rPr>
          <w:sz w:val="28"/>
          <w:szCs w:val="28"/>
        </w:rPr>
        <w:t>язаних у місті Новоград-Волинському у                     2018 році</w:t>
      </w:r>
      <w:r>
        <w:rPr>
          <w:sz w:val="28"/>
        </w:rPr>
        <w:t>“</w:t>
      </w:r>
      <w:r w:rsidRPr="00092303">
        <w:rPr>
          <w:bCs/>
          <w:sz w:val="28"/>
          <w:szCs w:val="28"/>
        </w:rPr>
        <w:t>,</w:t>
      </w:r>
      <w:r w:rsidRPr="00092303">
        <w:rPr>
          <w:sz w:val="28"/>
          <w:szCs w:val="28"/>
        </w:rPr>
        <w:t xml:space="preserve"> з метою покращення стану військ</w:t>
      </w:r>
      <w:r>
        <w:rPr>
          <w:sz w:val="28"/>
          <w:szCs w:val="28"/>
        </w:rPr>
        <w:t>ового обліку на території міста у 2018 році</w:t>
      </w:r>
      <w:r w:rsidRPr="00092303">
        <w:rPr>
          <w:sz w:val="28"/>
          <w:szCs w:val="28"/>
        </w:rPr>
        <w:t xml:space="preserve"> керівниками органів місцевого самоврядування, підприємств, установ, спільно з військовим комісаріатом, проведено комплекс заходів, направлених на належне</w:t>
      </w:r>
      <w:r w:rsidRPr="00092303">
        <w:rPr>
          <w:rStyle w:val="FontStyle16"/>
          <w:rFonts w:cs="Courier New"/>
          <w:sz w:val="28"/>
          <w:szCs w:val="28"/>
        </w:rPr>
        <w:t xml:space="preserve"> </w:t>
      </w:r>
      <w:r w:rsidRPr="00092303">
        <w:rPr>
          <w:sz w:val="28"/>
          <w:szCs w:val="28"/>
        </w:rPr>
        <w:t>ведення</w:t>
      </w:r>
      <w:r w:rsidRPr="00092303">
        <w:rPr>
          <w:rStyle w:val="FontStyle16"/>
          <w:rFonts w:cs="Courier New"/>
          <w:sz w:val="28"/>
          <w:szCs w:val="28"/>
        </w:rPr>
        <w:t xml:space="preserve"> </w:t>
      </w:r>
      <w:r w:rsidRPr="005607A7">
        <w:rPr>
          <w:rStyle w:val="FontStyle16"/>
          <w:rFonts w:ascii="Times New Roman" w:hAnsi="Times New Roman"/>
          <w:sz w:val="28"/>
          <w:szCs w:val="28"/>
        </w:rPr>
        <w:t>військового обліку та контролю за його станом.</w:t>
      </w:r>
    </w:p>
    <w:p w:rsidR="00F708D7" w:rsidRPr="008F3A33" w:rsidRDefault="00F708D7" w:rsidP="003178CE">
      <w:pPr>
        <w:ind w:firstLine="720"/>
        <w:jc w:val="both"/>
        <w:rPr>
          <w:sz w:val="28"/>
          <w:szCs w:val="28"/>
        </w:rPr>
      </w:pPr>
      <w:r w:rsidRPr="008F3A33">
        <w:rPr>
          <w:sz w:val="28"/>
          <w:szCs w:val="28"/>
        </w:rPr>
        <w:t>Протягом 2018 року військовим комісаріатом було сплановано 59 зві</w:t>
      </w:r>
      <w:r>
        <w:rPr>
          <w:sz w:val="28"/>
          <w:szCs w:val="28"/>
        </w:rPr>
        <w:t>рок</w:t>
      </w:r>
      <w:r w:rsidRPr="008F3A33">
        <w:rPr>
          <w:sz w:val="28"/>
          <w:szCs w:val="28"/>
        </w:rPr>
        <w:t xml:space="preserve"> та 59</w:t>
      </w:r>
      <w:r>
        <w:rPr>
          <w:sz w:val="28"/>
          <w:szCs w:val="28"/>
        </w:rPr>
        <w:t xml:space="preserve"> перевірок</w:t>
      </w:r>
      <w:r w:rsidRPr="008F3A33">
        <w:rPr>
          <w:sz w:val="28"/>
          <w:szCs w:val="28"/>
        </w:rPr>
        <w:t xml:space="preserve"> облікових даних військовозобов’язаних, з яких проведено </w:t>
      </w:r>
      <w:r>
        <w:rPr>
          <w:sz w:val="28"/>
          <w:szCs w:val="28"/>
        </w:rPr>
        <w:t xml:space="preserve">               </w:t>
      </w:r>
      <w:r w:rsidRPr="008F3A33">
        <w:rPr>
          <w:sz w:val="28"/>
          <w:szCs w:val="28"/>
        </w:rPr>
        <w:t xml:space="preserve">54 </w:t>
      </w:r>
      <w:r>
        <w:rPr>
          <w:sz w:val="28"/>
          <w:szCs w:val="28"/>
        </w:rPr>
        <w:t>звірки</w:t>
      </w:r>
      <w:r w:rsidRPr="008F3A33">
        <w:rPr>
          <w:sz w:val="28"/>
          <w:szCs w:val="28"/>
        </w:rPr>
        <w:t xml:space="preserve"> та 54 перевір</w:t>
      </w:r>
      <w:r>
        <w:rPr>
          <w:sz w:val="28"/>
          <w:szCs w:val="28"/>
        </w:rPr>
        <w:t>ки</w:t>
      </w:r>
      <w:r w:rsidRPr="008F3A33">
        <w:rPr>
          <w:sz w:val="28"/>
          <w:szCs w:val="28"/>
        </w:rPr>
        <w:t xml:space="preserve"> стану військового обліку підп</w:t>
      </w:r>
      <w:r>
        <w:rPr>
          <w:sz w:val="28"/>
          <w:szCs w:val="28"/>
        </w:rPr>
        <w:t xml:space="preserve">риємств, установ та організацій </w:t>
      </w:r>
      <w:r>
        <w:rPr>
          <w:bCs/>
          <w:sz w:val="28"/>
        </w:rPr>
        <w:t>Новоград-Волинської міської об</w:t>
      </w:r>
      <w:r w:rsidRPr="00AA0DBE">
        <w:rPr>
          <w:bCs/>
          <w:sz w:val="28"/>
        </w:rPr>
        <w:t>`</w:t>
      </w:r>
      <w:r>
        <w:rPr>
          <w:bCs/>
          <w:sz w:val="28"/>
        </w:rPr>
        <w:t>єднаної територіальної громади</w:t>
      </w:r>
      <w:r w:rsidRPr="008F3A33">
        <w:rPr>
          <w:sz w:val="28"/>
          <w:szCs w:val="28"/>
        </w:rPr>
        <w:t>.</w:t>
      </w:r>
    </w:p>
    <w:p w:rsidR="00F708D7" w:rsidRDefault="00F708D7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звірок та перевірок можна відмітити, що стан справ у      2018 році з питань військового обліку та бронювання військовозобов’язаних, порівняно з минулим роком суттєво не поліпшився. Особливо негативну роль відіграє нехтування, а деколи і повне ігнорування деякими керівниками підприємств, установ, організацій співпраці з військовим комісаріатом щодо виконання передбаченим чинним законодавством обов'язків.</w:t>
      </w:r>
    </w:p>
    <w:p w:rsidR="00F708D7" w:rsidRDefault="00F708D7" w:rsidP="003178C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підсумками роботи у 2018 році можна виділити ряд суттєвих недоліків, які негативно впливають на стан військового обліку та бронювання військовозобов'язаних, а саме:</w:t>
      </w:r>
    </w:p>
    <w:p w:rsidR="00F708D7" w:rsidRDefault="00F708D7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незнання більшістю керівників організацій, підприємств, установ та навчальних закладів вимог керівних документів (статей 16 і 17  Закону України „Про оборону України”, постанови</w:t>
      </w:r>
      <w:r w:rsidRPr="00437C2A">
        <w:rPr>
          <w:sz w:val="28"/>
          <w:szCs w:val="28"/>
        </w:rPr>
        <w:t xml:space="preserve"> Кабінету Міністрів </w:t>
      </w:r>
      <w:r>
        <w:rPr>
          <w:sz w:val="28"/>
          <w:szCs w:val="28"/>
        </w:rPr>
        <w:t xml:space="preserve">України                                  </w:t>
      </w:r>
      <w:r w:rsidRPr="00437C2A">
        <w:rPr>
          <w:sz w:val="28"/>
          <w:szCs w:val="28"/>
        </w:rPr>
        <w:t>від 07.12.2016 року №921</w:t>
      </w:r>
      <w:r>
        <w:rPr>
          <w:sz w:val="28"/>
          <w:szCs w:val="28"/>
        </w:rPr>
        <w:t xml:space="preserve"> </w:t>
      </w:r>
      <w:r w:rsidRPr="00437C2A">
        <w:rPr>
          <w:sz w:val="28"/>
          <w:szCs w:val="28"/>
        </w:rPr>
        <w:t>“Про затвердження Порядку організації та ведення військового обліку призовників і військовозобов’язаних”</w:t>
      </w:r>
      <w:r>
        <w:rPr>
          <w:sz w:val="28"/>
          <w:szCs w:val="28"/>
        </w:rPr>
        <w:t xml:space="preserve">, статті 38 Закону України „Про військовий обов'язок і військову службу“, статей 18 і 19 Закону України „Про мобілізаційну підготовку та мобілізацію“), відповідно і не бажання виконання вимог цих законів на підприємствах, установах, організаціях. </w:t>
      </w:r>
      <w:r w:rsidRPr="00AC4289">
        <w:rPr>
          <w:sz w:val="28"/>
          <w:szCs w:val="28"/>
        </w:rPr>
        <w:t xml:space="preserve">Робота з </w:t>
      </w:r>
      <w:r>
        <w:rPr>
          <w:sz w:val="28"/>
          <w:szCs w:val="28"/>
        </w:rPr>
        <w:t xml:space="preserve">питань </w:t>
      </w:r>
      <w:r w:rsidRPr="00AC4289">
        <w:rPr>
          <w:sz w:val="28"/>
          <w:szCs w:val="28"/>
        </w:rPr>
        <w:t>військового обліку та бронювання</w:t>
      </w:r>
      <w:r>
        <w:rPr>
          <w:sz w:val="28"/>
          <w:szCs w:val="28"/>
        </w:rPr>
        <w:t xml:space="preserve"> деякими керівниками вважається другорядною, </w:t>
      </w:r>
      <w:r>
        <w:rPr>
          <w:sz w:val="28"/>
        </w:rPr>
        <w:t>планується і проводиться формально, основні документи розроблені не в повному обсязі і вчасно не ведуться.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Звірки з військовим комісаріатом проводяться лише після неодноразових нагадувань по телефону та письмових звернень;</w:t>
      </w:r>
    </w:p>
    <w:p w:rsidR="00F708D7" w:rsidRDefault="00F708D7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більшість керівників підприємств, установ, організацій та навчальних закладів міста ігнорують виконання вимог п</w:t>
      </w:r>
      <w:r w:rsidRPr="00416271">
        <w:rPr>
          <w:sz w:val="28"/>
          <w:szCs w:val="28"/>
        </w:rPr>
        <w:t>останови Кабінету Міністрів</w:t>
      </w:r>
      <w:r>
        <w:rPr>
          <w:sz w:val="28"/>
          <w:szCs w:val="28"/>
        </w:rPr>
        <w:t xml:space="preserve"> України</w:t>
      </w:r>
      <w:r w:rsidRPr="00AC7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07.12.2016 року №921 </w:t>
      </w:r>
      <w:r w:rsidRPr="00416271">
        <w:rPr>
          <w:sz w:val="28"/>
          <w:szCs w:val="28"/>
        </w:rPr>
        <w:t xml:space="preserve"> “Про затвердження Порядку організації та ведення військового обліку призовників і військовозобов’язаних</w:t>
      </w:r>
      <w:r>
        <w:rPr>
          <w:sz w:val="28"/>
          <w:szCs w:val="28"/>
        </w:rPr>
        <w:t>” щодо встановлення щомісячної доплати за ведення військового обліку призначеним ними відповідальним особам;</w:t>
      </w:r>
    </w:p>
    <w:p w:rsidR="00F708D7" w:rsidRDefault="00F708D7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керівники організацій, підприємств, установ та навчальних закладів міста не контролюють і не забезпечують явку своїх підлеглих у військкомат за викликом, а також не подають своєчасно повідомлення до військкомату про прийнятих на роботу (навчання) та звільнених з роботи (навчання) військовозобов’язаних. Не всі підприємства, установи, організації міста ведуть об’єктивний облік щодо змін сімейного стану, адреси проживання військовозобов'язаних, а також не надсилають повідомлень про зміни в облікових даних працівників у військовий комісаріат у визначений термін,               а саме: </w:t>
      </w:r>
    </w:p>
    <w:p w:rsidR="00F708D7" w:rsidRPr="00391BCA" w:rsidRDefault="00F708D7" w:rsidP="00CA3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1BCA">
        <w:rPr>
          <w:sz w:val="28"/>
          <w:szCs w:val="28"/>
        </w:rPr>
        <w:t xml:space="preserve">ПАТ </w:t>
      </w:r>
      <w:r w:rsidRPr="00391BCA">
        <w:rPr>
          <w:color w:val="000000"/>
          <w:sz w:val="28"/>
          <w:szCs w:val="28"/>
        </w:rPr>
        <w:t>„Новоград - Волинський завод сільгоспмашин“ (керівник - Вакулюк Л.М.).</w:t>
      </w:r>
    </w:p>
    <w:p w:rsidR="00F708D7" w:rsidRPr="00AC4289" w:rsidRDefault="00F708D7" w:rsidP="003178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2018 році н</w:t>
      </w:r>
      <w:r w:rsidRPr="00AC4289">
        <w:rPr>
          <w:sz w:val="28"/>
          <w:szCs w:val="28"/>
        </w:rPr>
        <w:t xml:space="preserve">а належному рівні організована і </w:t>
      </w:r>
      <w:r>
        <w:rPr>
          <w:sz w:val="28"/>
          <w:szCs w:val="28"/>
        </w:rPr>
        <w:t xml:space="preserve">проводиться </w:t>
      </w:r>
      <w:r w:rsidRPr="00AC4289">
        <w:rPr>
          <w:sz w:val="28"/>
          <w:szCs w:val="28"/>
        </w:rPr>
        <w:t xml:space="preserve">робота </w:t>
      </w:r>
      <w:r w:rsidRPr="008D38FE">
        <w:rPr>
          <w:sz w:val="28"/>
          <w:szCs w:val="28"/>
        </w:rPr>
        <w:t>з ведення військового обліку та бронювання</w:t>
      </w:r>
      <w:r>
        <w:rPr>
          <w:sz w:val="28"/>
          <w:szCs w:val="28"/>
        </w:rPr>
        <w:t xml:space="preserve"> військовозобов’язаних і призовників, виконуються вимоги законодавства та налагоджена ділова співпраця з військовим комісаріатом щодо питань військового обліку і бронювання у підприємствах, організаціях, установах</w:t>
      </w:r>
      <w:r w:rsidRPr="00AC4289">
        <w:rPr>
          <w:sz w:val="28"/>
          <w:szCs w:val="28"/>
        </w:rPr>
        <w:t>:</w:t>
      </w:r>
    </w:p>
    <w:p w:rsidR="00F708D7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4289">
        <w:rPr>
          <w:sz w:val="28"/>
          <w:szCs w:val="28"/>
        </w:rPr>
        <w:t>ТОВ „Реді Гармент Технолоджі Україна“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4289">
        <w:rPr>
          <w:sz w:val="28"/>
          <w:szCs w:val="28"/>
        </w:rPr>
        <w:t>Трифонов Д.А.);</w:t>
      </w:r>
    </w:p>
    <w:p w:rsidR="00F708D7" w:rsidRPr="00D40DD1" w:rsidRDefault="00F708D7" w:rsidP="007B69E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40DD1">
        <w:rPr>
          <w:color w:val="000000"/>
          <w:sz w:val="28"/>
          <w:szCs w:val="28"/>
        </w:rPr>
        <w:t>ТОВ</w:t>
      </w:r>
      <w:r>
        <w:rPr>
          <w:color w:val="000000"/>
          <w:sz w:val="28"/>
          <w:szCs w:val="28"/>
        </w:rPr>
        <w:t xml:space="preserve"> „</w:t>
      </w:r>
      <w:r w:rsidRPr="00D40DD1">
        <w:rPr>
          <w:color w:val="000000"/>
          <w:sz w:val="28"/>
          <w:szCs w:val="28"/>
        </w:rPr>
        <w:t>Ековудс“ (керівник – Павлюк В.М.)</w:t>
      </w:r>
      <w:r>
        <w:rPr>
          <w:color w:val="000000"/>
          <w:sz w:val="28"/>
          <w:szCs w:val="28"/>
        </w:rPr>
        <w:t>;</w:t>
      </w:r>
    </w:p>
    <w:p w:rsidR="00F708D7" w:rsidRDefault="00F708D7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ПрАТ ВКФ </w:t>
      </w:r>
      <w:r>
        <w:rPr>
          <w:color w:val="000000"/>
          <w:sz w:val="28"/>
          <w:szCs w:val="28"/>
        </w:rPr>
        <w:t>„Леся</w:t>
      </w:r>
      <w:r w:rsidRPr="00D40DD1">
        <w:rPr>
          <w:color w:val="000000"/>
          <w:sz w:val="28"/>
          <w:szCs w:val="28"/>
        </w:rPr>
        <w:t xml:space="preserve">“ (керівник – </w:t>
      </w:r>
      <w:r>
        <w:rPr>
          <w:color w:val="000000"/>
          <w:sz w:val="28"/>
          <w:szCs w:val="28"/>
        </w:rPr>
        <w:t>Кондратюк Т.М.);</w:t>
      </w:r>
    </w:p>
    <w:p w:rsidR="00F708D7" w:rsidRDefault="00F708D7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ПАТ </w:t>
      </w:r>
      <w:r>
        <w:rPr>
          <w:color w:val="000000"/>
          <w:sz w:val="28"/>
          <w:szCs w:val="28"/>
        </w:rPr>
        <w:t>„ Новоград – Волинський хлібозавод</w:t>
      </w:r>
      <w:r w:rsidRPr="00D40DD1">
        <w:rPr>
          <w:color w:val="000000"/>
          <w:sz w:val="28"/>
          <w:szCs w:val="28"/>
        </w:rPr>
        <w:t xml:space="preserve">“ (керівник – </w:t>
      </w:r>
      <w:r>
        <w:rPr>
          <w:color w:val="000000"/>
          <w:sz w:val="28"/>
          <w:szCs w:val="28"/>
        </w:rPr>
        <w:t>Портянко С.Ф.);</w:t>
      </w:r>
    </w:p>
    <w:p w:rsidR="00F708D7" w:rsidRDefault="00F708D7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КП </w:t>
      </w:r>
      <w:r w:rsidRPr="007F3135">
        <w:rPr>
          <w:sz w:val="28"/>
          <w:szCs w:val="28"/>
        </w:rPr>
        <w:t>„Новоград</w:t>
      </w:r>
      <w:r>
        <w:rPr>
          <w:color w:val="000000"/>
          <w:sz w:val="28"/>
          <w:szCs w:val="28"/>
        </w:rPr>
        <w:t>-Волинськтеплокомуненерго</w:t>
      </w:r>
      <w:r w:rsidRPr="00D40DD1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 Новоград-Волинської міської ради (керівник – Тодорович Л.М.); </w:t>
      </w:r>
    </w:p>
    <w:p w:rsidR="00F708D7" w:rsidRPr="0092182C" w:rsidRDefault="00F708D7" w:rsidP="007B69E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КНП</w:t>
      </w:r>
      <w:r w:rsidRPr="00D73A26">
        <w:rPr>
          <w:sz w:val="28"/>
          <w:szCs w:val="28"/>
        </w:rPr>
        <w:t xml:space="preserve"> „Новоград-Волинське міськрайонне територіальне медичне об’єднання</w:t>
      </w:r>
      <w:r w:rsidRPr="00F16299">
        <w:rPr>
          <w:sz w:val="28"/>
          <w:szCs w:val="28"/>
        </w:rPr>
        <w:t>“</w:t>
      </w:r>
      <w:r w:rsidRPr="00F16299">
        <w:rPr>
          <w:color w:val="000000"/>
          <w:sz w:val="28"/>
          <w:szCs w:val="28"/>
        </w:rPr>
        <w:t xml:space="preserve"> (відповідальний за ведення військового обліку – Ништа Л.Є.).</w:t>
      </w:r>
    </w:p>
    <w:p w:rsidR="00F708D7" w:rsidRPr="00F854F6" w:rsidRDefault="00F708D7" w:rsidP="007B69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Вкрай незадовільно організована робота з питань військового обліку і бронювання, не звертаючи уваги на неодноразові нагадування, взагалі не провели звірку військовозобов'язаних та не представили для перевірки документи щодо військового обліку у 2018</w:t>
      </w:r>
      <w:r w:rsidRPr="00F854F6">
        <w:rPr>
          <w:sz w:val="28"/>
          <w:szCs w:val="28"/>
        </w:rPr>
        <w:t xml:space="preserve"> році:</w:t>
      </w:r>
    </w:p>
    <w:p w:rsidR="00F708D7" w:rsidRPr="00F854F6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ВО </w:t>
      </w:r>
      <w:r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Техна</w:t>
      </w:r>
      <w:r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854F6">
        <w:rPr>
          <w:sz w:val="28"/>
          <w:szCs w:val="28"/>
        </w:rPr>
        <w:t>Рибінський В.І.);</w:t>
      </w:r>
    </w:p>
    <w:p w:rsidR="00F708D7" w:rsidRPr="008D7C22" w:rsidRDefault="00F708D7" w:rsidP="003C33B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D7C22">
        <w:rPr>
          <w:color w:val="000000"/>
          <w:sz w:val="28"/>
          <w:szCs w:val="28"/>
        </w:rPr>
        <w:t xml:space="preserve">ТОВ </w:t>
      </w:r>
      <w:r w:rsidRPr="00D73A26">
        <w:rPr>
          <w:sz w:val="28"/>
          <w:szCs w:val="28"/>
        </w:rPr>
        <w:t>„</w:t>
      </w:r>
      <w:r w:rsidRPr="008D7C22">
        <w:rPr>
          <w:color w:val="000000"/>
          <w:sz w:val="28"/>
          <w:szCs w:val="28"/>
        </w:rPr>
        <w:t>Юнік-Фарма</w:t>
      </w:r>
      <w:r w:rsidRPr="00D40DD1">
        <w:rPr>
          <w:color w:val="000000"/>
          <w:sz w:val="28"/>
          <w:szCs w:val="28"/>
        </w:rPr>
        <w:t>“</w:t>
      </w:r>
      <w:r w:rsidRPr="008D7C22">
        <w:rPr>
          <w:color w:val="000000"/>
          <w:sz w:val="28"/>
          <w:szCs w:val="28"/>
        </w:rPr>
        <w:t xml:space="preserve"> (керівник</w:t>
      </w:r>
      <w:r>
        <w:rPr>
          <w:color w:val="000000"/>
          <w:sz w:val="28"/>
          <w:szCs w:val="28"/>
        </w:rPr>
        <w:t xml:space="preserve"> </w:t>
      </w:r>
      <w:r w:rsidRPr="00D40DD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8D7C22">
        <w:rPr>
          <w:color w:val="000000"/>
          <w:sz w:val="28"/>
          <w:szCs w:val="28"/>
        </w:rPr>
        <w:t>Махінов М.К.);</w:t>
      </w:r>
    </w:p>
    <w:p w:rsidR="00F708D7" w:rsidRPr="00F854F6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</w:t>
      </w:r>
      <w:r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Міськкомунсервіс</w:t>
      </w:r>
      <w:r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F854F6">
        <w:rPr>
          <w:sz w:val="28"/>
          <w:szCs w:val="28"/>
        </w:rPr>
        <w:t>Седлецький Р.А.);</w:t>
      </w:r>
    </w:p>
    <w:p w:rsidR="00F708D7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54F6">
        <w:rPr>
          <w:sz w:val="28"/>
          <w:szCs w:val="28"/>
        </w:rPr>
        <w:t xml:space="preserve">ТОВ </w:t>
      </w:r>
      <w:r w:rsidRPr="00D73A26">
        <w:rPr>
          <w:sz w:val="28"/>
          <w:szCs w:val="28"/>
        </w:rPr>
        <w:t>„</w:t>
      </w:r>
      <w:r w:rsidRPr="00F854F6">
        <w:rPr>
          <w:sz w:val="28"/>
          <w:szCs w:val="28"/>
        </w:rPr>
        <w:t>Нові ласощі-Житомир</w:t>
      </w:r>
      <w:r w:rsidRPr="00D40DD1">
        <w:rPr>
          <w:color w:val="000000"/>
          <w:sz w:val="28"/>
          <w:szCs w:val="28"/>
        </w:rPr>
        <w:t>“</w:t>
      </w:r>
      <w:r w:rsidRPr="00F854F6">
        <w:rPr>
          <w:sz w:val="28"/>
          <w:szCs w:val="28"/>
        </w:rPr>
        <w:t xml:space="preserve">  (</w:t>
      </w:r>
      <w:r>
        <w:rPr>
          <w:sz w:val="28"/>
          <w:szCs w:val="28"/>
        </w:rPr>
        <w:t xml:space="preserve">керівник </w:t>
      </w:r>
      <w:r w:rsidRPr="00D40DD1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854F6">
        <w:rPr>
          <w:sz w:val="28"/>
          <w:szCs w:val="28"/>
        </w:rPr>
        <w:t>Хистовий</w:t>
      </w:r>
      <w:r>
        <w:rPr>
          <w:sz w:val="28"/>
          <w:szCs w:val="28"/>
        </w:rPr>
        <w:t xml:space="preserve"> В.Б.);</w:t>
      </w:r>
    </w:p>
    <w:p w:rsidR="00F708D7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ТОВ </w:t>
      </w:r>
      <w:r w:rsidRPr="00D73A26">
        <w:rPr>
          <w:sz w:val="28"/>
          <w:szCs w:val="28"/>
        </w:rPr>
        <w:t>„</w:t>
      </w:r>
      <w:r>
        <w:rPr>
          <w:sz w:val="28"/>
          <w:szCs w:val="28"/>
        </w:rPr>
        <w:t>Укрмедпак</w:t>
      </w:r>
      <w:r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;</w:t>
      </w:r>
    </w:p>
    <w:p w:rsidR="00F708D7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ПП </w:t>
      </w:r>
      <w:r w:rsidRPr="00D73A26">
        <w:rPr>
          <w:sz w:val="28"/>
          <w:szCs w:val="28"/>
        </w:rPr>
        <w:t>„</w:t>
      </w:r>
      <w:r>
        <w:rPr>
          <w:sz w:val="28"/>
          <w:szCs w:val="28"/>
        </w:rPr>
        <w:t>Лік Пак</w:t>
      </w:r>
      <w:r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;</w:t>
      </w:r>
    </w:p>
    <w:p w:rsidR="00F708D7" w:rsidRPr="00E746A3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ПАТ </w:t>
      </w:r>
      <w:r w:rsidRPr="00D73A26">
        <w:rPr>
          <w:sz w:val="28"/>
          <w:szCs w:val="28"/>
        </w:rPr>
        <w:t>„</w:t>
      </w:r>
      <w:r>
        <w:rPr>
          <w:sz w:val="28"/>
          <w:szCs w:val="28"/>
        </w:rPr>
        <w:t>Пусконаладка</w:t>
      </w:r>
      <w:r w:rsidRPr="00D40DD1">
        <w:rPr>
          <w:color w:val="000000"/>
          <w:sz w:val="28"/>
          <w:szCs w:val="28"/>
        </w:rPr>
        <w:t>“</w:t>
      </w:r>
      <w:r>
        <w:rPr>
          <w:sz w:val="28"/>
          <w:szCs w:val="28"/>
        </w:rPr>
        <w:t>.</w:t>
      </w:r>
    </w:p>
    <w:p w:rsidR="00F708D7" w:rsidRPr="00F854F6" w:rsidRDefault="00F708D7" w:rsidP="003C3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Військовий облік ведеться у тісній взаємодії з військовим комісаріатом і є важливою складовою мобілізаційної підготовки. </w:t>
      </w:r>
    </w:p>
    <w:p w:rsidR="00F708D7" w:rsidRDefault="00F708D7" w:rsidP="003178CE">
      <w:pPr>
        <w:rPr>
          <w:spacing w:val="-2"/>
          <w:sz w:val="28"/>
          <w:szCs w:val="28"/>
          <w:lang w:eastAsia="uk-UA"/>
        </w:rPr>
      </w:pPr>
    </w:p>
    <w:p w:rsidR="00F708D7" w:rsidRPr="00D35E8E" w:rsidRDefault="00F708D7" w:rsidP="003178CE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F708D7" w:rsidRPr="00775DDB" w:rsidRDefault="00F708D7" w:rsidP="003178CE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r w:rsidRPr="00D35E8E">
        <w:rPr>
          <w:spacing w:val="-2"/>
          <w:sz w:val="28"/>
          <w:szCs w:val="28"/>
          <w:lang w:eastAsia="uk-UA"/>
        </w:rPr>
        <w:t>Ружицький</w:t>
      </w:r>
    </w:p>
    <w:p w:rsidR="00F708D7" w:rsidRDefault="00F708D7" w:rsidP="00FD135A">
      <w:pPr>
        <w:rPr>
          <w:sz w:val="28"/>
          <w:szCs w:val="28"/>
          <w:lang w:eastAsia="uk-UA"/>
        </w:rPr>
      </w:pPr>
    </w:p>
    <w:p w:rsidR="00F708D7" w:rsidRPr="00D35E8E" w:rsidRDefault="00F708D7" w:rsidP="00AC2F5D">
      <w:pPr>
        <w:ind w:left="5664" w:firstLine="708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Додаток 2</w:t>
      </w:r>
    </w:p>
    <w:p w:rsidR="00F708D7" w:rsidRPr="00D35E8E" w:rsidRDefault="00F708D7" w:rsidP="00CB70B1">
      <w:pPr>
        <w:ind w:firstLine="6379"/>
        <w:rPr>
          <w:sz w:val="28"/>
          <w:szCs w:val="28"/>
          <w:lang w:eastAsia="uk-UA"/>
        </w:rPr>
      </w:pPr>
      <w:r w:rsidRPr="00D35E8E">
        <w:rPr>
          <w:sz w:val="28"/>
          <w:szCs w:val="28"/>
          <w:lang w:eastAsia="uk-UA"/>
        </w:rPr>
        <w:t>до рішення виконавчого</w:t>
      </w:r>
    </w:p>
    <w:p w:rsidR="00F708D7" w:rsidRPr="00D35E8E" w:rsidRDefault="00F708D7" w:rsidP="00CB70B1">
      <w:pPr>
        <w:ind w:firstLine="6379"/>
        <w:rPr>
          <w:sz w:val="28"/>
          <w:szCs w:val="28"/>
          <w:lang w:eastAsia="uk-UA"/>
        </w:rPr>
      </w:pPr>
      <w:r w:rsidRPr="00D35E8E">
        <w:rPr>
          <w:sz w:val="28"/>
          <w:szCs w:val="28"/>
          <w:lang w:eastAsia="uk-UA"/>
        </w:rPr>
        <w:t>комітету міської ради</w:t>
      </w:r>
    </w:p>
    <w:p w:rsidR="00F708D7" w:rsidRPr="00D35E8E" w:rsidRDefault="00F708D7" w:rsidP="00CB70B1">
      <w:pPr>
        <w:keepNext/>
        <w:tabs>
          <w:tab w:val="left" w:pos="7154"/>
        </w:tabs>
        <w:ind w:firstLine="6379"/>
        <w:outlineLvl w:val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від   13.02.2019   № 902</w:t>
      </w:r>
      <w:bookmarkStart w:id="0" w:name="_GoBack"/>
      <w:bookmarkEnd w:id="0"/>
    </w:p>
    <w:p w:rsidR="00F708D7" w:rsidRDefault="00F708D7" w:rsidP="008A55DB">
      <w:pPr>
        <w:spacing w:line="254" w:lineRule="auto"/>
        <w:rPr>
          <w:b/>
          <w:sz w:val="28"/>
          <w:szCs w:val="28"/>
        </w:rPr>
      </w:pPr>
    </w:p>
    <w:p w:rsidR="00F708D7" w:rsidRPr="008065B5" w:rsidRDefault="00F708D7" w:rsidP="00CB70B1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8065B5">
        <w:rPr>
          <w:rFonts w:ascii="Times New Roman" w:hAnsi="Times New Roman"/>
          <w:sz w:val="28"/>
          <w:szCs w:val="28"/>
          <w:lang w:val="uk-UA"/>
        </w:rPr>
        <w:t>ПЕРЕЛІК</w:t>
      </w:r>
    </w:p>
    <w:p w:rsidR="00F708D7" w:rsidRPr="008065B5" w:rsidRDefault="00F708D7" w:rsidP="003B088B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8065B5">
        <w:rPr>
          <w:rFonts w:ascii="Times New Roman" w:hAnsi="Times New Roman"/>
          <w:sz w:val="28"/>
          <w:szCs w:val="28"/>
          <w:lang w:val="uk-UA"/>
        </w:rPr>
        <w:t>заходів щодо поліпшення стану військового обліку</w:t>
      </w:r>
    </w:p>
    <w:p w:rsidR="00F708D7" w:rsidRPr="008065B5" w:rsidRDefault="00F708D7" w:rsidP="003B088B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8065B5">
        <w:rPr>
          <w:rFonts w:ascii="Times New Roman" w:hAnsi="Times New Roman"/>
          <w:sz w:val="28"/>
          <w:szCs w:val="28"/>
          <w:lang w:val="uk-UA"/>
        </w:rPr>
        <w:t xml:space="preserve">на території Новоград-Волинської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8065B5">
        <w:rPr>
          <w:rFonts w:ascii="Times New Roman" w:hAnsi="Times New Roman"/>
          <w:sz w:val="28"/>
          <w:szCs w:val="28"/>
          <w:lang w:val="uk-UA"/>
        </w:rPr>
        <w:t xml:space="preserve">об`єднаної </w:t>
      </w:r>
    </w:p>
    <w:p w:rsidR="00F708D7" w:rsidRPr="002C7D90" w:rsidRDefault="00F708D7" w:rsidP="004D4E10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8065B5">
        <w:rPr>
          <w:rFonts w:ascii="Times New Roman" w:hAnsi="Times New Roman"/>
          <w:sz w:val="28"/>
          <w:szCs w:val="28"/>
          <w:lang w:val="uk-UA"/>
        </w:rPr>
        <w:t>територіально</w:t>
      </w:r>
      <w:r w:rsidRPr="002C7D90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7D90">
        <w:rPr>
          <w:rFonts w:ascii="Times New Roman" w:hAnsi="Times New Roman"/>
          <w:sz w:val="28"/>
          <w:szCs w:val="28"/>
          <w:lang w:val="uk-UA"/>
        </w:rPr>
        <w:t>громади</w:t>
      </w:r>
      <w:r w:rsidRPr="003B08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7D90">
        <w:rPr>
          <w:rFonts w:ascii="Times New Roman" w:hAnsi="Times New Roman"/>
          <w:sz w:val="28"/>
          <w:szCs w:val="28"/>
          <w:lang w:val="uk-UA"/>
        </w:rPr>
        <w:t>у 2019 році</w:t>
      </w:r>
    </w:p>
    <w:p w:rsidR="00F708D7" w:rsidRPr="002C7D90" w:rsidRDefault="00F708D7" w:rsidP="004C30E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08D7" w:rsidRPr="00CF77DC" w:rsidRDefault="00F708D7" w:rsidP="00244D81">
      <w:pPr>
        <w:pStyle w:val="NoSpacing"/>
        <w:ind w:left="142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CF77DC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77DC">
        <w:rPr>
          <w:rFonts w:ascii="Times New Roman" w:hAnsi="Times New Roman"/>
          <w:sz w:val="28"/>
          <w:szCs w:val="28"/>
          <w:lang w:val="uk-UA"/>
        </w:rPr>
        <w:t>З метою забезпечення персонального обліку призовників і військовозобов’язаних підприємствам</w:t>
      </w:r>
      <w:r>
        <w:rPr>
          <w:rFonts w:ascii="Times New Roman" w:hAnsi="Times New Roman"/>
          <w:sz w:val="28"/>
          <w:szCs w:val="28"/>
          <w:lang w:val="uk-UA"/>
        </w:rPr>
        <w:t>, установам та організаціям незалежно від форм власності</w:t>
      </w:r>
      <w:r w:rsidRPr="00CF77DC">
        <w:rPr>
          <w:rFonts w:ascii="Times New Roman" w:hAnsi="Times New Roman"/>
          <w:sz w:val="28"/>
          <w:szCs w:val="28"/>
          <w:lang w:val="uk-UA"/>
        </w:rPr>
        <w:t xml:space="preserve"> на території Новоград-Волинської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CF77DC">
        <w:rPr>
          <w:rFonts w:ascii="Times New Roman" w:hAnsi="Times New Roman"/>
          <w:sz w:val="28"/>
          <w:szCs w:val="28"/>
          <w:lang w:val="uk-UA"/>
        </w:rPr>
        <w:t>об`єднаної територіальної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77DC">
        <w:rPr>
          <w:rFonts w:ascii="Times New Roman" w:hAnsi="Times New Roman"/>
          <w:sz w:val="28"/>
          <w:szCs w:val="28"/>
          <w:lang w:val="uk-UA"/>
        </w:rPr>
        <w:t>громади:</w:t>
      </w:r>
    </w:p>
    <w:p w:rsidR="00F708D7" w:rsidRPr="00791B59" w:rsidRDefault="00F708D7" w:rsidP="00244D81">
      <w:pPr>
        <w:spacing w:line="252" w:lineRule="auto"/>
        <w:ind w:left="142" w:firstLine="708"/>
        <w:jc w:val="both"/>
        <w:rPr>
          <w:sz w:val="28"/>
          <w:szCs w:val="28"/>
        </w:rPr>
      </w:pPr>
      <w:r w:rsidRPr="00791B59">
        <w:rPr>
          <w:sz w:val="28"/>
          <w:szCs w:val="28"/>
        </w:rPr>
        <w:t xml:space="preserve">   1.1. Проаналізувати кваліфікаційні вимоги до посад на відповідність спеціальностям, визначени</w:t>
      </w:r>
      <w:r>
        <w:rPr>
          <w:sz w:val="28"/>
          <w:szCs w:val="28"/>
        </w:rPr>
        <w:t>м у п</w:t>
      </w:r>
      <w:r w:rsidRPr="00791B59">
        <w:rPr>
          <w:sz w:val="28"/>
          <w:szCs w:val="28"/>
        </w:rPr>
        <w:t xml:space="preserve">останові </w:t>
      </w:r>
      <w:r w:rsidRPr="00791B59">
        <w:rPr>
          <w:sz w:val="28"/>
          <w:szCs w:val="28"/>
          <w:lang w:eastAsia="hi-IN" w:bidi="hi-IN"/>
        </w:rPr>
        <w:t>Кабінету Міністрів України</w:t>
      </w:r>
      <w:r w:rsidRPr="00791B59">
        <w:rPr>
          <w:sz w:val="28"/>
          <w:szCs w:val="28"/>
        </w:rPr>
        <w:t xml:space="preserve"> від 14 жовтня 1994 р. № 711 "Про затвердження переліку спеціальностей, за якими жінки, що мають відповідну підготовку, можуть бути взяті на військовий облік". При наявності жінок, що працюють на таких посадах і мают</w:t>
      </w:r>
      <w:r>
        <w:rPr>
          <w:sz w:val="28"/>
          <w:szCs w:val="28"/>
        </w:rPr>
        <w:t>ь відповідні спеціальності -</w:t>
      </w:r>
      <w:r w:rsidRPr="00791B59">
        <w:rPr>
          <w:sz w:val="28"/>
          <w:szCs w:val="28"/>
        </w:rPr>
        <w:t xml:space="preserve"> скеровувати їх до військового комісаріату для взяття на військовий облік.</w:t>
      </w:r>
    </w:p>
    <w:p w:rsidR="00F708D7" w:rsidRPr="00791B59" w:rsidRDefault="00F708D7" w:rsidP="00244D81">
      <w:pPr>
        <w:spacing w:line="252" w:lineRule="auto"/>
        <w:ind w:left="142" w:firstLine="708"/>
        <w:jc w:val="both"/>
        <w:rPr>
          <w:sz w:val="28"/>
          <w:szCs w:val="28"/>
        </w:rPr>
      </w:pPr>
      <w:r w:rsidRPr="00791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91B59">
        <w:rPr>
          <w:sz w:val="28"/>
          <w:szCs w:val="28"/>
        </w:rPr>
        <w:t>1.2. Встановити взаємодію із військовими комісаріатами інших адміністративно-територіальних одиниць (за наявності в них на обліку військовозобов'язаних та призовників, що працюють в державному органі, підприємстві, установі, організації). Здійснювати їх письмове інформування про призначення, переміщення і звільнення осіб, відповідальних за ведення військового обліку. В ході взаємодії уточнити строки та способи звіряння даних особових карток, їх облікових даних, внесення відповідних змін до них, а також порядок оповіщення призовників і військовозобов’язаних. Відряджати осіб, відповідальних за ведення військового обліку у визначені строки до таких військових комісаріатів для проведення звіряння даних особових карток призовників і військовозобов’язаних з їх обліковими документами у  військових комісаріатах.</w:t>
      </w:r>
    </w:p>
    <w:p w:rsidR="00F708D7" w:rsidRDefault="00F708D7" w:rsidP="00244D81">
      <w:pPr>
        <w:spacing w:line="252" w:lineRule="auto"/>
        <w:ind w:left="142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91B59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791B59">
        <w:rPr>
          <w:sz w:val="28"/>
          <w:szCs w:val="28"/>
        </w:rPr>
        <w:t>Керівникам навчальних закладів забезпечити відпрацювання особових карток на усіх призовників (військовозобов'язаних), що працюють та навчаються в навчальних закладах.</w:t>
      </w:r>
      <w:r w:rsidRPr="00791B59">
        <w:rPr>
          <w:color w:val="000000"/>
          <w:sz w:val="28"/>
          <w:szCs w:val="28"/>
        </w:rPr>
        <w:t xml:space="preserve">         </w:t>
      </w:r>
    </w:p>
    <w:p w:rsidR="00F708D7" w:rsidRPr="00420307" w:rsidRDefault="00F708D7" w:rsidP="00244D81">
      <w:pPr>
        <w:pStyle w:val="NoSpacing"/>
        <w:ind w:left="142" w:firstLine="708"/>
        <w:jc w:val="both"/>
        <w:rPr>
          <w:rFonts w:ascii="Times New Roman" w:hAnsi="Times New Roman"/>
          <w:sz w:val="28"/>
          <w:szCs w:val="28"/>
        </w:rPr>
      </w:pPr>
      <w:r w:rsidRPr="00D87C0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7C0E">
        <w:rPr>
          <w:rFonts w:ascii="Times New Roman" w:hAnsi="Times New Roman"/>
          <w:sz w:val="28"/>
          <w:szCs w:val="28"/>
          <w:lang w:val="uk-UA"/>
        </w:rPr>
        <w:t>1.4.</w:t>
      </w:r>
      <w:r w:rsidRPr="00D87C0E">
        <w:rPr>
          <w:rFonts w:ascii="Times New Roman" w:hAnsi="Times New Roman"/>
          <w:szCs w:val="28"/>
          <w:lang w:val="uk-UA"/>
        </w:rPr>
        <w:t xml:space="preserve"> </w:t>
      </w:r>
      <w:r w:rsidRPr="00D87C0E">
        <w:rPr>
          <w:rFonts w:ascii="Times New Roman" w:hAnsi="Times New Roman"/>
          <w:sz w:val="28"/>
          <w:szCs w:val="28"/>
          <w:lang w:val="uk-UA"/>
        </w:rPr>
        <w:t>Здійснювати перевірку у громадян під час прийняття на роботу                (навчання) наявності в</w:t>
      </w:r>
      <w:r>
        <w:rPr>
          <w:rFonts w:ascii="Times New Roman" w:hAnsi="Times New Roman"/>
          <w:sz w:val="28"/>
          <w:szCs w:val="28"/>
          <w:lang w:val="uk-UA"/>
        </w:rPr>
        <w:t>ійськово-облікових документів                                                              (у військовозобов’язаних - військових квитків</w:t>
      </w:r>
      <w:r w:rsidRPr="00D87C0E">
        <w:rPr>
          <w:rFonts w:ascii="Times New Roman" w:hAnsi="Times New Roman"/>
          <w:sz w:val="28"/>
          <w:szCs w:val="28"/>
          <w:lang w:val="uk-UA"/>
        </w:rPr>
        <w:t xml:space="preserve"> або тимчасових посвідчень,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87C0E">
        <w:rPr>
          <w:rFonts w:ascii="Times New Roman" w:hAnsi="Times New Roman"/>
          <w:sz w:val="28"/>
          <w:szCs w:val="28"/>
          <w:lang w:val="uk-UA"/>
        </w:rPr>
        <w:t>а у пр</w:t>
      </w:r>
      <w:r>
        <w:rPr>
          <w:rFonts w:ascii="Times New Roman" w:hAnsi="Times New Roman"/>
          <w:sz w:val="28"/>
          <w:szCs w:val="28"/>
          <w:lang w:val="uk-UA"/>
        </w:rPr>
        <w:t>изовників -</w:t>
      </w:r>
      <w:r w:rsidRPr="00D87C0E">
        <w:rPr>
          <w:rFonts w:ascii="Times New Roman" w:hAnsi="Times New Roman"/>
          <w:sz w:val="28"/>
          <w:szCs w:val="28"/>
          <w:lang w:val="uk-UA"/>
        </w:rPr>
        <w:t xml:space="preserve"> посвідчень про приписку до призовних дільниць). </w:t>
      </w:r>
      <w:r w:rsidRPr="00420307">
        <w:rPr>
          <w:rFonts w:ascii="Times New Roman" w:hAnsi="Times New Roman"/>
          <w:sz w:val="28"/>
          <w:szCs w:val="28"/>
        </w:rPr>
        <w:t>Приймання на роботу (навчання) призовників і військовозобов’язаних здійснювати тільки після взяття їх на військовий облік у військовому комі</w:t>
      </w:r>
      <w:r>
        <w:rPr>
          <w:rFonts w:ascii="Times New Roman" w:hAnsi="Times New Roman"/>
          <w:sz w:val="28"/>
          <w:szCs w:val="28"/>
        </w:rPr>
        <w:t>саріаті у встановленому порядку.</w:t>
      </w:r>
    </w:p>
    <w:p w:rsidR="00F708D7" w:rsidRPr="00E2236E" w:rsidRDefault="00F708D7" w:rsidP="00244D81">
      <w:pPr>
        <w:pStyle w:val="NoSpacing"/>
        <w:ind w:left="142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1.5. У 7-денний термін</w:t>
      </w:r>
      <w:r w:rsidRPr="00420307">
        <w:rPr>
          <w:rFonts w:ascii="Times New Roman" w:hAnsi="Times New Roman"/>
          <w:sz w:val="28"/>
          <w:szCs w:val="28"/>
        </w:rPr>
        <w:t xml:space="preserve"> надавати повідомлення до військкомату про</w:t>
      </w:r>
      <w:r>
        <w:rPr>
          <w:rFonts w:ascii="Times New Roman" w:hAnsi="Times New Roman"/>
          <w:sz w:val="28"/>
          <w:szCs w:val="28"/>
        </w:rPr>
        <w:t xml:space="preserve"> прийнятих на роботу (навчання)</w:t>
      </w:r>
      <w:r w:rsidRPr="00420307">
        <w:rPr>
          <w:rFonts w:ascii="Times New Roman" w:hAnsi="Times New Roman"/>
          <w:sz w:val="28"/>
          <w:szCs w:val="28"/>
        </w:rPr>
        <w:t xml:space="preserve"> та звільнених з роботи (</w:t>
      </w:r>
      <w:r>
        <w:rPr>
          <w:rFonts w:ascii="Times New Roman" w:hAnsi="Times New Roman"/>
          <w:sz w:val="28"/>
          <w:szCs w:val="28"/>
        </w:rPr>
        <w:t>навчання) військовозобов’язаних.</w:t>
      </w:r>
    </w:p>
    <w:p w:rsidR="00F708D7" w:rsidRPr="007826C9" w:rsidRDefault="00F708D7" w:rsidP="00D87C0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7826C9">
        <w:rPr>
          <w:rFonts w:ascii="Times New Roman" w:hAnsi="Times New Roman"/>
          <w:sz w:val="28"/>
          <w:szCs w:val="28"/>
          <w:lang w:val="uk-UA"/>
        </w:rPr>
        <w:t>1.6. Забезпечити внесення в 5-денний термін до особових карток військовозобов’язаних і призовників змін стосовно їхнього сімейного стану, місця проживання, службового стану та освіти і щомісяця до 5 числа надсилати повідомлення про зміну облікових даних до військового комісаріату.</w:t>
      </w:r>
    </w:p>
    <w:p w:rsidR="00F708D7" w:rsidRPr="007826C9" w:rsidRDefault="00F708D7" w:rsidP="00D87C0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7826C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7826C9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826C9">
        <w:rPr>
          <w:rFonts w:ascii="Times New Roman" w:hAnsi="Times New Roman"/>
          <w:sz w:val="28"/>
          <w:szCs w:val="28"/>
          <w:lang w:val="uk-UA"/>
        </w:rPr>
        <w:t>1.7. Своєчасне оформлення бронювання військовозобов'язаних за підприємствами, установами і організаціями на період мобілізації та воєнного часу.</w:t>
      </w:r>
    </w:p>
    <w:p w:rsidR="00F708D7" w:rsidRPr="009637D4" w:rsidRDefault="00F708D7" w:rsidP="009637D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7826C9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7826C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9637D4">
        <w:rPr>
          <w:rFonts w:ascii="Times New Roman" w:hAnsi="Times New Roman"/>
          <w:sz w:val="28"/>
          <w:szCs w:val="28"/>
          <w:lang w:val="uk-UA"/>
        </w:rPr>
        <w:t xml:space="preserve">1.8. Проводити оповіщення на вимогу військового комісаріату призовників та військовозобов’язаних про їх виклик до військового комісаріату і забезпечення їх своєчасного </w:t>
      </w:r>
      <w:r>
        <w:rPr>
          <w:rFonts w:ascii="Times New Roman" w:hAnsi="Times New Roman"/>
          <w:sz w:val="28"/>
          <w:szCs w:val="28"/>
          <w:lang w:val="uk-UA"/>
        </w:rPr>
        <w:t>прибуття.</w:t>
      </w:r>
    </w:p>
    <w:p w:rsidR="00F708D7" w:rsidRPr="00791B59" w:rsidRDefault="00F708D7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  <w:t xml:space="preserve">    </w:t>
      </w:r>
      <w:r w:rsidRPr="00791B5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Центру </w:t>
      </w:r>
      <w:r w:rsidRPr="00791B59">
        <w:rPr>
          <w:color w:val="000000"/>
          <w:sz w:val="28"/>
          <w:szCs w:val="28"/>
        </w:rPr>
        <w:t>наданн</w:t>
      </w:r>
      <w:r>
        <w:rPr>
          <w:color w:val="000000"/>
          <w:sz w:val="28"/>
          <w:szCs w:val="28"/>
        </w:rPr>
        <w:t xml:space="preserve">я адміністративних послуг </w:t>
      </w:r>
      <w:r w:rsidRPr="00791B59">
        <w:rPr>
          <w:color w:val="000000"/>
          <w:sz w:val="28"/>
          <w:szCs w:val="28"/>
        </w:rPr>
        <w:t>міської ради</w:t>
      </w:r>
      <w:r>
        <w:rPr>
          <w:color w:val="000000"/>
          <w:sz w:val="28"/>
          <w:szCs w:val="28"/>
        </w:rPr>
        <w:t xml:space="preserve">             (Крапівницька С.В.)</w:t>
      </w:r>
      <w:r w:rsidRPr="00791B59">
        <w:rPr>
          <w:color w:val="000000"/>
          <w:sz w:val="28"/>
          <w:szCs w:val="28"/>
        </w:rPr>
        <w:t>:</w:t>
      </w:r>
    </w:p>
    <w:p w:rsidR="00F708D7" w:rsidRPr="002216E2" w:rsidRDefault="00F708D7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   2.1 повідомляти щ</w:t>
      </w:r>
      <w:r w:rsidRPr="00791B59">
        <w:rPr>
          <w:color w:val="000000"/>
          <w:sz w:val="28"/>
          <w:szCs w:val="28"/>
        </w:rPr>
        <w:t xml:space="preserve">омісяця до 5 числа </w:t>
      </w:r>
      <w:r>
        <w:rPr>
          <w:color w:val="000000"/>
          <w:sz w:val="28"/>
          <w:szCs w:val="28"/>
        </w:rPr>
        <w:t xml:space="preserve">Новоград-Волинський </w:t>
      </w:r>
      <w:r w:rsidRPr="00791B59">
        <w:rPr>
          <w:color w:val="000000"/>
          <w:sz w:val="28"/>
          <w:szCs w:val="28"/>
        </w:rPr>
        <w:t>об’єднаний міський військовий комісаріат про реєстрацію, ліквідацію підприє</w:t>
      </w:r>
      <w:r>
        <w:rPr>
          <w:color w:val="000000"/>
          <w:sz w:val="28"/>
          <w:szCs w:val="28"/>
        </w:rPr>
        <w:t>мств, установ, організацій</w:t>
      </w:r>
      <w:r w:rsidRPr="00791B5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які перебувають на території Новоград-Волинської міської об</w:t>
      </w:r>
      <w:r w:rsidRPr="002216E2">
        <w:rPr>
          <w:color w:val="000000"/>
          <w:sz w:val="28"/>
          <w:szCs w:val="28"/>
        </w:rPr>
        <w:t>`</w:t>
      </w:r>
      <w:r>
        <w:rPr>
          <w:color w:val="000000"/>
          <w:sz w:val="28"/>
          <w:szCs w:val="28"/>
        </w:rPr>
        <w:t>єднаної територіальної громади;</w:t>
      </w:r>
    </w:p>
    <w:p w:rsidR="00F708D7" w:rsidRPr="00791B59" w:rsidRDefault="00F708D7" w:rsidP="004C30EF">
      <w:pPr>
        <w:jc w:val="both"/>
        <w:rPr>
          <w:color w:val="000000"/>
          <w:sz w:val="28"/>
          <w:szCs w:val="28"/>
        </w:rPr>
      </w:pPr>
      <w:r w:rsidRPr="00791B59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    2.2 з</w:t>
      </w:r>
      <w:r w:rsidRPr="00791B59">
        <w:rPr>
          <w:color w:val="000000"/>
          <w:sz w:val="28"/>
          <w:szCs w:val="28"/>
        </w:rPr>
        <w:t xml:space="preserve">дійснювати реєстрацію  (зняття з реєстрації)  місця проживання призовників і військовозобов’язаних лише у разі наявності в їхніх військово-облікових документах позначок </w:t>
      </w:r>
      <w:r>
        <w:rPr>
          <w:color w:val="000000"/>
          <w:sz w:val="28"/>
          <w:szCs w:val="28"/>
        </w:rPr>
        <w:t>Новоград-Волинського</w:t>
      </w:r>
      <w:r w:rsidRPr="00791B59">
        <w:rPr>
          <w:color w:val="000000"/>
          <w:sz w:val="28"/>
          <w:szCs w:val="28"/>
        </w:rPr>
        <w:t xml:space="preserve"> об’єднаного міського військового комісаріату про зняття з військового обліку або перебування на військовому обліку за місцем проживання.</w:t>
      </w:r>
    </w:p>
    <w:p w:rsidR="00F708D7" w:rsidRPr="00791B59" w:rsidRDefault="00F708D7" w:rsidP="00AB239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91B59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3</w:t>
      </w:r>
      <w:r w:rsidRPr="00791B59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Рекомендувати Новоград-Волинському</w:t>
      </w:r>
      <w:r w:rsidRPr="00D73A26">
        <w:rPr>
          <w:sz w:val="28"/>
          <w:szCs w:val="28"/>
        </w:rPr>
        <w:t xml:space="preserve"> відділу поліції </w:t>
      </w:r>
      <w:r>
        <w:rPr>
          <w:sz w:val="28"/>
          <w:szCs w:val="28"/>
        </w:rPr>
        <w:t>Головного управління Національної поліції України в Житомирській області</w:t>
      </w:r>
      <w:r w:rsidRPr="00D73A26">
        <w:rPr>
          <w:sz w:val="28"/>
          <w:szCs w:val="28"/>
        </w:rPr>
        <w:t xml:space="preserve">       </w:t>
      </w:r>
      <w:r>
        <w:rPr>
          <w:sz w:val="28"/>
          <w:szCs w:val="28"/>
        </w:rPr>
        <w:t>(</w:t>
      </w:r>
      <w:r w:rsidRPr="00D73A26">
        <w:rPr>
          <w:sz w:val="28"/>
          <w:szCs w:val="28"/>
        </w:rPr>
        <w:t>Кононенку Ю.М.</w:t>
      </w:r>
      <w:r>
        <w:rPr>
          <w:sz w:val="28"/>
          <w:szCs w:val="28"/>
        </w:rPr>
        <w:t>)</w:t>
      </w:r>
      <w:r w:rsidRPr="00791B59">
        <w:rPr>
          <w:color w:val="000000"/>
          <w:sz w:val="28"/>
          <w:szCs w:val="28"/>
        </w:rPr>
        <w:t xml:space="preserve"> забезпечувати неухильне виконання вимог чинного законодавства щодо проведення досудового розслідування за зверненнями </w:t>
      </w:r>
      <w:r>
        <w:rPr>
          <w:color w:val="000000"/>
          <w:sz w:val="28"/>
          <w:szCs w:val="28"/>
        </w:rPr>
        <w:t>Новоград-Волинського</w:t>
      </w:r>
      <w:r w:rsidRPr="00791B59">
        <w:rPr>
          <w:color w:val="000000"/>
          <w:sz w:val="28"/>
          <w:szCs w:val="28"/>
        </w:rPr>
        <w:t xml:space="preserve"> об’єднаного міського військового комісаріату стосовно ухилення військовозобов’язаних від військового обліку та здійснювати розшук, затримання і доставку </w:t>
      </w:r>
      <w:r>
        <w:rPr>
          <w:color w:val="000000"/>
          <w:sz w:val="28"/>
          <w:szCs w:val="28"/>
        </w:rPr>
        <w:t xml:space="preserve">до </w:t>
      </w:r>
      <w:r w:rsidRPr="00791B59">
        <w:rPr>
          <w:color w:val="000000"/>
          <w:sz w:val="28"/>
          <w:szCs w:val="28"/>
        </w:rPr>
        <w:t>військового комісаріату громадян, які ухиляються від виконання військового обов’язку.</w:t>
      </w:r>
    </w:p>
    <w:p w:rsidR="00F708D7" w:rsidRPr="00791B59" w:rsidRDefault="00F708D7" w:rsidP="004C30EF">
      <w:pPr>
        <w:shd w:val="clear" w:color="auto" w:fill="FFFFFF"/>
        <w:spacing w:line="252" w:lineRule="auto"/>
        <w:ind w:firstLine="323"/>
        <w:jc w:val="both"/>
        <w:rPr>
          <w:color w:val="00000A"/>
          <w:sz w:val="28"/>
          <w:szCs w:val="28"/>
        </w:rPr>
      </w:pPr>
      <w:r w:rsidRPr="00791B59">
        <w:rPr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  <w:shd w:val="clear" w:color="auto" w:fill="FFFFFF"/>
        </w:rPr>
        <w:t xml:space="preserve">     4.</w:t>
      </w:r>
      <w:r w:rsidRPr="00791B59">
        <w:rPr>
          <w:sz w:val="28"/>
          <w:szCs w:val="28"/>
          <w:shd w:val="clear" w:color="auto" w:fill="FFFFFF"/>
        </w:rPr>
        <w:t xml:space="preserve"> Відділу </w:t>
      </w:r>
      <w:r>
        <w:rPr>
          <w:sz w:val="28"/>
          <w:szCs w:val="28"/>
          <w:shd w:val="clear" w:color="auto" w:fill="FFFFFF"/>
        </w:rPr>
        <w:t xml:space="preserve">з питань </w:t>
      </w:r>
      <w:r w:rsidRPr="00791B59">
        <w:rPr>
          <w:sz w:val="28"/>
          <w:szCs w:val="28"/>
          <w:shd w:val="clear" w:color="auto" w:fill="FFFFFF"/>
        </w:rPr>
        <w:t xml:space="preserve">охорони здоров'я </w:t>
      </w:r>
      <w:r>
        <w:rPr>
          <w:sz w:val="28"/>
          <w:szCs w:val="28"/>
          <w:shd w:val="clear" w:color="auto" w:fill="FFFFFF"/>
        </w:rPr>
        <w:t xml:space="preserve">та медичного забезпечення </w:t>
      </w:r>
      <w:r w:rsidRPr="00791B59">
        <w:rPr>
          <w:sz w:val="28"/>
          <w:szCs w:val="28"/>
          <w:shd w:val="clear" w:color="auto" w:fill="FFFFFF"/>
          <w:lang w:eastAsia="hi-IN" w:bidi="hi-IN"/>
        </w:rPr>
        <w:t>міської ради</w:t>
      </w:r>
      <w:r>
        <w:rPr>
          <w:sz w:val="28"/>
          <w:szCs w:val="28"/>
          <w:shd w:val="clear" w:color="auto" w:fill="FFFFFF"/>
          <w:lang w:eastAsia="hi-IN" w:bidi="hi-IN"/>
        </w:rPr>
        <w:t xml:space="preserve"> (Дутчак Л.Р.)</w:t>
      </w:r>
      <w:r w:rsidRPr="00791B59">
        <w:rPr>
          <w:sz w:val="28"/>
          <w:szCs w:val="28"/>
          <w:shd w:val="clear" w:color="auto" w:fill="FFFFFF"/>
          <w:lang w:eastAsia="en-US"/>
        </w:rPr>
        <w:t xml:space="preserve"> </w:t>
      </w:r>
      <w:r w:rsidRPr="00791B59">
        <w:rPr>
          <w:sz w:val="28"/>
          <w:szCs w:val="28"/>
          <w:shd w:val="clear" w:color="auto" w:fill="FFFFFF"/>
        </w:rPr>
        <w:t>в межах компетенції здійснювати контроль за виконанням лікувальними з</w:t>
      </w:r>
      <w:r w:rsidRPr="00791B59">
        <w:rPr>
          <w:sz w:val="28"/>
          <w:szCs w:val="28"/>
        </w:rPr>
        <w:t>акладами, медико-соціальними експертними комісіями обов'язків, визначених законодавством з питань військового обліку.</w:t>
      </w:r>
    </w:p>
    <w:p w:rsidR="00F708D7" w:rsidRPr="004C30EF" w:rsidRDefault="00F708D7" w:rsidP="00775DDB">
      <w:pPr>
        <w:spacing w:line="252" w:lineRule="auto"/>
        <w:ind w:firstLine="3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Головному спеціалісту з мобілізаційної та режимно-секретної роботи </w:t>
      </w:r>
      <w:r w:rsidRPr="00791B59">
        <w:rPr>
          <w:sz w:val="28"/>
          <w:szCs w:val="28"/>
        </w:rPr>
        <w:t>міської ради на пі</w:t>
      </w:r>
      <w:r>
        <w:rPr>
          <w:sz w:val="28"/>
          <w:szCs w:val="28"/>
        </w:rPr>
        <w:t>дставі інформації та пропозицій,</w:t>
      </w:r>
      <w:r w:rsidRPr="00791B59">
        <w:rPr>
          <w:sz w:val="28"/>
          <w:szCs w:val="28"/>
        </w:rPr>
        <w:t xml:space="preserve"> наданих </w:t>
      </w:r>
      <w:r>
        <w:rPr>
          <w:sz w:val="28"/>
          <w:szCs w:val="28"/>
        </w:rPr>
        <w:t>Новоград-Волинським</w:t>
      </w:r>
      <w:r w:rsidRPr="00791B59">
        <w:rPr>
          <w:sz w:val="28"/>
          <w:szCs w:val="28"/>
        </w:rPr>
        <w:t xml:space="preserve"> об’єднаним м</w:t>
      </w:r>
      <w:r>
        <w:rPr>
          <w:sz w:val="28"/>
          <w:szCs w:val="28"/>
        </w:rPr>
        <w:t>іським військовим комісаріатом, підготувати до               20 січня 2020</w:t>
      </w:r>
      <w:r w:rsidRPr="00791B59">
        <w:rPr>
          <w:sz w:val="28"/>
          <w:szCs w:val="28"/>
        </w:rPr>
        <w:t xml:space="preserve"> року проект ріше</w:t>
      </w:r>
      <w:r>
        <w:rPr>
          <w:sz w:val="28"/>
          <w:szCs w:val="28"/>
        </w:rPr>
        <w:t xml:space="preserve">ння виконавчого комітету </w:t>
      </w:r>
      <w:r w:rsidRPr="00791B59">
        <w:rPr>
          <w:sz w:val="28"/>
          <w:szCs w:val="28"/>
        </w:rPr>
        <w:t>міської ради щодо</w:t>
      </w:r>
      <w:r>
        <w:rPr>
          <w:sz w:val="28"/>
          <w:szCs w:val="28"/>
        </w:rPr>
        <w:t xml:space="preserve"> стану військового обліку у 2019 році та завдання на 2020</w:t>
      </w:r>
      <w:r w:rsidRPr="00791B59">
        <w:rPr>
          <w:sz w:val="28"/>
          <w:szCs w:val="28"/>
        </w:rPr>
        <w:t xml:space="preserve"> рік.</w:t>
      </w:r>
    </w:p>
    <w:p w:rsidR="00F708D7" w:rsidRDefault="00F708D7" w:rsidP="008F2151">
      <w:pPr>
        <w:rPr>
          <w:spacing w:val="-2"/>
          <w:sz w:val="28"/>
          <w:szCs w:val="28"/>
          <w:lang w:eastAsia="uk-UA"/>
        </w:rPr>
      </w:pPr>
    </w:p>
    <w:p w:rsidR="00F708D7" w:rsidRDefault="00F708D7" w:rsidP="008F2151">
      <w:pPr>
        <w:rPr>
          <w:spacing w:val="-2"/>
          <w:sz w:val="28"/>
          <w:szCs w:val="28"/>
          <w:lang w:eastAsia="uk-UA"/>
        </w:rPr>
      </w:pPr>
    </w:p>
    <w:p w:rsidR="00F708D7" w:rsidRDefault="00F708D7" w:rsidP="008F2151">
      <w:pPr>
        <w:rPr>
          <w:spacing w:val="-2"/>
          <w:sz w:val="28"/>
          <w:szCs w:val="28"/>
          <w:lang w:eastAsia="uk-UA"/>
        </w:rPr>
      </w:pPr>
    </w:p>
    <w:p w:rsidR="00F708D7" w:rsidRPr="00D35E8E" w:rsidRDefault="00F708D7" w:rsidP="008F2151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F708D7" w:rsidRPr="00775DDB" w:rsidRDefault="00F708D7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r w:rsidRPr="00D35E8E">
        <w:rPr>
          <w:spacing w:val="-2"/>
          <w:sz w:val="28"/>
          <w:szCs w:val="28"/>
          <w:lang w:eastAsia="uk-UA"/>
        </w:rPr>
        <w:t>Ружицький</w:t>
      </w:r>
    </w:p>
    <w:p w:rsidR="00F708D7" w:rsidRDefault="00F708D7"/>
    <w:p w:rsidR="00F708D7" w:rsidRPr="00841652" w:rsidRDefault="00F708D7" w:rsidP="00841652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</w:p>
    <w:p w:rsidR="00F708D7" w:rsidRDefault="00F708D7" w:rsidP="00893A67"/>
    <w:p w:rsidR="00F708D7" w:rsidRDefault="00F708D7"/>
    <w:sectPr w:rsidR="00F708D7" w:rsidSect="008A55D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7D0"/>
    <w:rsid w:val="00001A22"/>
    <w:rsid w:val="00010A7B"/>
    <w:rsid w:val="00017BCB"/>
    <w:rsid w:val="00035E7F"/>
    <w:rsid w:val="00042BB2"/>
    <w:rsid w:val="000742FD"/>
    <w:rsid w:val="00077A2C"/>
    <w:rsid w:val="00092303"/>
    <w:rsid w:val="000A1644"/>
    <w:rsid w:val="000B3A23"/>
    <w:rsid w:val="000C5FE9"/>
    <w:rsid w:val="000D01DA"/>
    <w:rsid w:val="000E264B"/>
    <w:rsid w:val="000F2D19"/>
    <w:rsid w:val="0011373D"/>
    <w:rsid w:val="0013131C"/>
    <w:rsid w:val="00166928"/>
    <w:rsid w:val="00183EE5"/>
    <w:rsid w:val="0019343C"/>
    <w:rsid w:val="001C566F"/>
    <w:rsid w:val="001D6E5E"/>
    <w:rsid w:val="001E6627"/>
    <w:rsid w:val="001E7CDE"/>
    <w:rsid w:val="00202EAC"/>
    <w:rsid w:val="002216E2"/>
    <w:rsid w:val="00221F8C"/>
    <w:rsid w:val="00222D2F"/>
    <w:rsid w:val="00223AFE"/>
    <w:rsid w:val="002300EE"/>
    <w:rsid w:val="0023747C"/>
    <w:rsid w:val="00243A4D"/>
    <w:rsid w:val="00244D81"/>
    <w:rsid w:val="00283D20"/>
    <w:rsid w:val="0028758F"/>
    <w:rsid w:val="002875B7"/>
    <w:rsid w:val="00293ABC"/>
    <w:rsid w:val="002A2D6B"/>
    <w:rsid w:val="002A7331"/>
    <w:rsid w:val="002B5043"/>
    <w:rsid w:val="002C661E"/>
    <w:rsid w:val="002C7D90"/>
    <w:rsid w:val="002D487A"/>
    <w:rsid w:val="002F301F"/>
    <w:rsid w:val="002F76BE"/>
    <w:rsid w:val="00306138"/>
    <w:rsid w:val="003178CE"/>
    <w:rsid w:val="00320F54"/>
    <w:rsid w:val="003212F1"/>
    <w:rsid w:val="00332B71"/>
    <w:rsid w:val="0036369E"/>
    <w:rsid w:val="003868D6"/>
    <w:rsid w:val="00391BCA"/>
    <w:rsid w:val="003944E4"/>
    <w:rsid w:val="003B088B"/>
    <w:rsid w:val="003B1379"/>
    <w:rsid w:val="003C2514"/>
    <w:rsid w:val="003C2742"/>
    <w:rsid w:val="003C33BE"/>
    <w:rsid w:val="003C56E6"/>
    <w:rsid w:val="0040784B"/>
    <w:rsid w:val="00416271"/>
    <w:rsid w:val="00420307"/>
    <w:rsid w:val="00423CE0"/>
    <w:rsid w:val="00437C2A"/>
    <w:rsid w:val="0044725F"/>
    <w:rsid w:val="00454BC7"/>
    <w:rsid w:val="00456D8E"/>
    <w:rsid w:val="00470E0F"/>
    <w:rsid w:val="00474950"/>
    <w:rsid w:val="00497C99"/>
    <w:rsid w:val="004C30EF"/>
    <w:rsid w:val="004D20CF"/>
    <w:rsid w:val="004D431F"/>
    <w:rsid w:val="004D4E10"/>
    <w:rsid w:val="0050297B"/>
    <w:rsid w:val="0050383B"/>
    <w:rsid w:val="00517B6F"/>
    <w:rsid w:val="00521068"/>
    <w:rsid w:val="00522D7B"/>
    <w:rsid w:val="005241B0"/>
    <w:rsid w:val="00554DC0"/>
    <w:rsid w:val="005577B0"/>
    <w:rsid w:val="005607A7"/>
    <w:rsid w:val="00573C0E"/>
    <w:rsid w:val="00586891"/>
    <w:rsid w:val="005C36A2"/>
    <w:rsid w:val="005C78D9"/>
    <w:rsid w:val="005E0906"/>
    <w:rsid w:val="005E14FD"/>
    <w:rsid w:val="005E2393"/>
    <w:rsid w:val="00604526"/>
    <w:rsid w:val="00606D09"/>
    <w:rsid w:val="00621C65"/>
    <w:rsid w:val="00644B59"/>
    <w:rsid w:val="0066471F"/>
    <w:rsid w:val="00676537"/>
    <w:rsid w:val="006817AB"/>
    <w:rsid w:val="00694678"/>
    <w:rsid w:val="0069686A"/>
    <w:rsid w:val="006C1522"/>
    <w:rsid w:val="006C3089"/>
    <w:rsid w:val="00712D76"/>
    <w:rsid w:val="00712E05"/>
    <w:rsid w:val="00725832"/>
    <w:rsid w:val="00752F7D"/>
    <w:rsid w:val="00762500"/>
    <w:rsid w:val="00764317"/>
    <w:rsid w:val="00775DDB"/>
    <w:rsid w:val="007821AB"/>
    <w:rsid w:val="007826C9"/>
    <w:rsid w:val="00791B59"/>
    <w:rsid w:val="00796419"/>
    <w:rsid w:val="007B69EC"/>
    <w:rsid w:val="007C243C"/>
    <w:rsid w:val="007D2988"/>
    <w:rsid w:val="007E2B98"/>
    <w:rsid w:val="007F3135"/>
    <w:rsid w:val="008013D4"/>
    <w:rsid w:val="008065B5"/>
    <w:rsid w:val="00814247"/>
    <w:rsid w:val="00814DF2"/>
    <w:rsid w:val="00821C55"/>
    <w:rsid w:val="0083643C"/>
    <w:rsid w:val="00841652"/>
    <w:rsid w:val="008446D9"/>
    <w:rsid w:val="0084561C"/>
    <w:rsid w:val="00845654"/>
    <w:rsid w:val="00861278"/>
    <w:rsid w:val="00867218"/>
    <w:rsid w:val="00875327"/>
    <w:rsid w:val="00893A67"/>
    <w:rsid w:val="0089472D"/>
    <w:rsid w:val="00897F58"/>
    <w:rsid w:val="008A55DB"/>
    <w:rsid w:val="008B30B6"/>
    <w:rsid w:val="008D0031"/>
    <w:rsid w:val="008D38FE"/>
    <w:rsid w:val="008D7C22"/>
    <w:rsid w:val="008F2151"/>
    <w:rsid w:val="008F3A33"/>
    <w:rsid w:val="008F7D92"/>
    <w:rsid w:val="009048BF"/>
    <w:rsid w:val="00917B6C"/>
    <w:rsid w:val="0092182C"/>
    <w:rsid w:val="00936962"/>
    <w:rsid w:val="00937527"/>
    <w:rsid w:val="009506A3"/>
    <w:rsid w:val="0095406B"/>
    <w:rsid w:val="009637D4"/>
    <w:rsid w:val="009A1763"/>
    <w:rsid w:val="009C175B"/>
    <w:rsid w:val="009C422B"/>
    <w:rsid w:val="009E7469"/>
    <w:rsid w:val="00A054E1"/>
    <w:rsid w:val="00A11770"/>
    <w:rsid w:val="00A14536"/>
    <w:rsid w:val="00A26B31"/>
    <w:rsid w:val="00A27562"/>
    <w:rsid w:val="00A416ED"/>
    <w:rsid w:val="00A651FD"/>
    <w:rsid w:val="00A7033F"/>
    <w:rsid w:val="00A8171A"/>
    <w:rsid w:val="00A85589"/>
    <w:rsid w:val="00A96353"/>
    <w:rsid w:val="00AA0DBE"/>
    <w:rsid w:val="00AA4E89"/>
    <w:rsid w:val="00AB2390"/>
    <w:rsid w:val="00AC2F5D"/>
    <w:rsid w:val="00AC4289"/>
    <w:rsid w:val="00AC7BBC"/>
    <w:rsid w:val="00AD5892"/>
    <w:rsid w:val="00B20C71"/>
    <w:rsid w:val="00B2689F"/>
    <w:rsid w:val="00B30C0E"/>
    <w:rsid w:val="00B31ACD"/>
    <w:rsid w:val="00B63A3C"/>
    <w:rsid w:val="00B761DE"/>
    <w:rsid w:val="00B81383"/>
    <w:rsid w:val="00B875ED"/>
    <w:rsid w:val="00BA7588"/>
    <w:rsid w:val="00BF155D"/>
    <w:rsid w:val="00C05DBD"/>
    <w:rsid w:val="00C3696A"/>
    <w:rsid w:val="00C77A42"/>
    <w:rsid w:val="00C80129"/>
    <w:rsid w:val="00C8137E"/>
    <w:rsid w:val="00CA3BE1"/>
    <w:rsid w:val="00CB598F"/>
    <w:rsid w:val="00CB5E0A"/>
    <w:rsid w:val="00CB70B1"/>
    <w:rsid w:val="00CD74BE"/>
    <w:rsid w:val="00CE148F"/>
    <w:rsid w:val="00CE79CB"/>
    <w:rsid w:val="00CF5FDB"/>
    <w:rsid w:val="00CF77DC"/>
    <w:rsid w:val="00D00564"/>
    <w:rsid w:val="00D02008"/>
    <w:rsid w:val="00D057D0"/>
    <w:rsid w:val="00D0594E"/>
    <w:rsid w:val="00D12E8C"/>
    <w:rsid w:val="00D21800"/>
    <w:rsid w:val="00D23F8E"/>
    <w:rsid w:val="00D34601"/>
    <w:rsid w:val="00D35E8E"/>
    <w:rsid w:val="00D40DD1"/>
    <w:rsid w:val="00D41C0C"/>
    <w:rsid w:val="00D54196"/>
    <w:rsid w:val="00D54245"/>
    <w:rsid w:val="00D57037"/>
    <w:rsid w:val="00D73A26"/>
    <w:rsid w:val="00D87C0E"/>
    <w:rsid w:val="00DD5C1C"/>
    <w:rsid w:val="00E02C4B"/>
    <w:rsid w:val="00E07DDB"/>
    <w:rsid w:val="00E2236E"/>
    <w:rsid w:val="00E260C5"/>
    <w:rsid w:val="00E3741C"/>
    <w:rsid w:val="00E51F25"/>
    <w:rsid w:val="00E55E4D"/>
    <w:rsid w:val="00E639FE"/>
    <w:rsid w:val="00E73ED9"/>
    <w:rsid w:val="00E746A3"/>
    <w:rsid w:val="00E7693F"/>
    <w:rsid w:val="00E836AC"/>
    <w:rsid w:val="00E879F5"/>
    <w:rsid w:val="00EC23AA"/>
    <w:rsid w:val="00ED1A34"/>
    <w:rsid w:val="00F07788"/>
    <w:rsid w:val="00F11444"/>
    <w:rsid w:val="00F11FF1"/>
    <w:rsid w:val="00F16299"/>
    <w:rsid w:val="00F30974"/>
    <w:rsid w:val="00F357FA"/>
    <w:rsid w:val="00F40188"/>
    <w:rsid w:val="00F43532"/>
    <w:rsid w:val="00F4406B"/>
    <w:rsid w:val="00F45FF2"/>
    <w:rsid w:val="00F47A0F"/>
    <w:rsid w:val="00F51C5D"/>
    <w:rsid w:val="00F55534"/>
    <w:rsid w:val="00F569C1"/>
    <w:rsid w:val="00F56E9C"/>
    <w:rsid w:val="00F708D7"/>
    <w:rsid w:val="00F854F6"/>
    <w:rsid w:val="00FA06BB"/>
    <w:rsid w:val="00FB308E"/>
    <w:rsid w:val="00FD135A"/>
    <w:rsid w:val="00FD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Calibri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7D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3A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57D0"/>
    <w:pPr>
      <w:keepNext/>
      <w:spacing w:before="40"/>
      <w:outlineLvl w:val="1"/>
    </w:pPr>
    <w:rPr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57D0"/>
    <w:pPr>
      <w:keepNext/>
      <w:tabs>
        <w:tab w:val="left" w:pos="7200"/>
      </w:tabs>
      <w:spacing w:before="40"/>
      <w:ind w:right="14"/>
      <w:outlineLvl w:val="4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3A67"/>
    <w:rPr>
      <w:rFonts w:ascii="Calibri Light" w:hAnsi="Calibri Light" w:cs="Times New Roman"/>
      <w:color w:val="2E74B5"/>
      <w:sz w:val="32"/>
      <w:szCs w:val="32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057D0"/>
    <w:rPr>
      <w:rFonts w:ascii="Times New Roman" w:hAnsi="Times New Roman" w:cs="Times New Roman"/>
      <w:bCs/>
      <w:sz w:val="28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57D0"/>
    <w:rPr>
      <w:rFonts w:ascii="Times New Roman" w:hAnsi="Times New Roman" w:cs="Times New Roman"/>
      <w:b/>
      <w:lang w:val="uk-UA" w:eastAsia="ru-RU"/>
    </w:rPr>
  </w:style>
  <w:style w:type="paragraph" w:styleId="NoSpacing">
    <w:name w:val="No Spacing"/>
    <w:uiPriority w:val="99"/>
    <w:qFormat/>
    <w:rsid w:val="00D057D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A17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1763"/>
    <w:rPr>
      <w:rFonts w:ascii="Segoe UI" w:hAnsi="Segoe UI" w:cs="Segoe UI"/>
      <w:sz w:val="18"/>
      <w:szCs w:val="18"/>
      <w:lang w:val="uk-UA" w:eastAsia="ru-RU"/>
    </w:rPr>
  </w:style>
  <w:style w:type="character" w:styleId="Emphasis">
    <w:name w:val="Emphasis"/>
    <w:basedOn w:val="DefaultParagraphFont"/>
    <w:uiPriority w:val="99"/>
    <w:qFormat/>
    <w:rsid w:val="0013131C"/>
    <w:rPr>
      <w:rFonts w:cs="Times New Roman"/>
      <w:i/>
      <w:iCs/>
    </w:rPr>
  </w:style>
  <w:style w:type="character" w:customStyle="1" w:styleId="FontStyle16">
    <w:name w:val="Font Style16"/>
    <w:uiPriority w:val="99"/>
    <w:rsid w:val="0089472D"/>
    <w:rPr>
      <w:rFonts w:ascii="Courier New" w:hAnsi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770</TotalTime>
  <Pages>7</Pages>
  <Words>2169</Words>
  <Characters>12368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129</cp:revision>
  <cp:lastPrinted>2019-02-12T13:00:00Z</cp:lastPrinted>
  <dcterms:created xsi:type="dcterms:W3CDTF">2019-01-15T13:37:00Z</dcterms:created>
  <dcterms:modified xsi:type="dcterms:W3CDTF">2019-02-15T11:23:00Z</dcterms:modified>
</cp:coreProperties>
</file>